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704" w:rsidRDefault="00104704" w:rsidP="006524E2">
      <w:pPr>
        <w:pStyle w:val="ConsPlusTitle"/>
        <w:widowControl/>
        <w:tabs>
          <w:tab w:val="left" w:pos="8715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>ПРОЕКТ</w:t>
      </w:r>
    </w:p>
    <w:p w:rsidR="00104704" w:rsidRDefault="00104704" w:rsidP="006524E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04704" w:rsidRDefault="00104704" w:rsidP="006524E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</w:t>
      </w:r>
      <w:r w:rsidRPr="00B9273F">
        <w:rPr>
          <w:rFonts w:ascii="Times New Roman" w:hAnsi="Times New Roman" w:cs="Times New Roman"/>
          <w:sz w:val="28"/>
          <w:szCs w:val="28"/>
        </w:rPr>
        <w:t>ПАСПОРТ</w:t>
      </w:r>
    </w:p>
    <w:p w:rsidR="00104704" w:rsidRPr="00B9273F" w:rsidRDefault="00104704" w:rsidP="00AD156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04704" w:rsidRPr="00B9273F" w:rsidRDefault="00104704" w:rsidP="00AD156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9273F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104704" w:rsidRPr="00B9273F" w:rsidRDefault="00104704" w:rsidP="00AD156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9273F">
        <w:rPr>
          <w:rFonts w:ascii="Times New Roman" w:hAnsi="Times New Roman" w:cs="Times New Roman"/>
          <w:sz w:val="28"/>
          <w:szCs w:val="28"/>
        </w:rPr>
        <w:t>«Развитие дорожно-транспортного комплекса муниципального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704" w:rsidRPr="00B9273F" w:rsidRDefault="00104704" w:rsidP="00AD156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1. Основные положения</w:t>
      </w:r>
    </w:p>
    <w:tbl>
      <w:tblPr>
        <w:tblW w:w="1034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50"/>
        <w:gridCol w:w="6598"/>
      </w:tblGrid>
      <w:tr w:rsidR="00104704" w:rsidRPr="00B9273F">
        <w:trPr>
          <w:trHeight w:val="600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4704" w:rsidRPr="00332245" w:rsidRDefault="00104704" w:rsidP="0041047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24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04" w:rsidRPr="00B9273F" w:rsidRDefault="00104704" w:rsidP="00410479">
            <w:pPr>
              <w:pStyle w:val="ConsPlusNormal"/>
              <w:widowControl/>
              <w:snapToGrid w:val="0"/>
              <w:ind w:firstLine="3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7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«Новодугинский </w:t>
            </w:r>
            <w:r w:rsidRPr="00485591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B9273F">
              <w:rPr>
                <w:rFonts w:ascii="Times New Roman" w:hAnsi="Times New Roman" w:cs="Times New Roman"/>
                <w:sz w:val="28"/>
                <w:szCs w:val="28"/>
              </w:rPr>
              <w:t>» Смоленской области</w:t>
            </w:r>
          </w:p>
        </w:tc>
      </w:tr>
      <w:tr w:rsidR="00104704" w:rsidRPr="00B9273F" w:rsidTr="007B54DA">
        <w:trPr>
          <w:trHeight w:val="708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4704" w:rsidRPr="00D56F11" w:rsidRDefault="00104704" w:rsidP="007B54D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6F11">
              <w:rPr>
                <w:rFonts w:ascii="Times New Roman" w:hAnsi="Times New Roman" w:cs="Times New Roman"/>
                <w:sz w:val="28"/>
                <w:szCs w:val="28"/>
              </w:rPr>
              <w:t>Сроки (этапы) реализации муниципальной программы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04" w:rsidRPr="00F33297" w:rsidRDefault="00104704" w:rsidP="00F33297">
            <w:pPr>
              <w:widowControl w:val="0"/>
              <w:spacing w:after="0" w:line="240" w:lineRule="atLeast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3297">
              <w:rPr>
                <w:rFonts w:ascii="Times New Roman" w:hAnsi="Times New Roman"/>
                <w:sz w:val="28"/>
                <w:szCs w:val="28"/>
              </w:rPr>
              <w:t xml:space="preserve">Этап </w:t>
            </w:r>
            <w:r w:rsidRPr="00F33297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3297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3297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33297">
              <w:rPr>
                <w:rFonts w:ascii="Times New Roman" w:hAnsi="Times New Roman"/>
                <w:sz w:val="28"/>
                <w:szCs w:val="28"/>
              </w:rPr>
              <w:t>-2021 годы.</w:t>
            </w:r>
          </w:p>
          <w:p w:rsidR="00104704" w:rsidRPr="00F33297" w:rsidRDefault="00104704" w:rsidP="00F33297">
            <w:pPr>
              <w:widowControl w:val="0"/>
              <w:spacing w:after="0" w:line="240" w:lineRule="atLeast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3297">
              <w:rPr>
                <w:rFonts w:ascii="Times New Roman" w:hAnsi="Times New Roman"/>
                <w:sz w:val="28"/>
                <w:szCs w:val="28"/>
              </w:rPr>
              <w:t xml:space="preserve">Этап </w:t>
            </w:r>
            <w:r w:rsidRPr="00F33297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3297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3297">
              <w:rPr>
                <w:rFonts w:ascii="Times New Roman" w:hAnsi="Times New Roman"/>
                <w:sz w:val="28"/>
                <w:szCs w:val="28"/>
              </w:rPr>
              <w:t>2022-202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F33297">
              <w:rPr>
                <w:rFonts w:ascii="Times New Roman" w:hAnsi="Times New Roman"/>
                <w:sz w:val="28"/>
                <w:szCs w:val="28"/>
              </w:rPr>
              <w:t xml:space="preserve"> годы.</w:t>
            </w:r>
          </w:p>
        </w:tc>
      </w:tr>
      <w:tr w:rsidR="00104704" w:rsidRPr="00B9273F" w:rsidTr="00C452D6">
        <w:trPr>
          <w:trHeight w:val="7740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4704" w:rsidRPr="00B9273F" w:rsidRDefault="00104704" w:rsidP="00C452D6">
            <w:pPr>
              <w:pStyle w:val="ConsPlusNormal"/>
              <w:widowControl/>
              <w:snapToGrid w:val="0"/>
              <w:spacing w:line="24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273F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04" w:rsidRPr="001B4FBB" w:rsidRDefault="00104704" w:rsidP="00C452D6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1B4FBB">
              <w:rPr>
                <w:rFonts w:ascii="Times New Roman" w:hAnsi="Times New Roman"/>
                <w:sz w:val="28"/>
                <w:szCs w:val="28"/>
              </w:rPr>
              <w:t>- улучшение транспортной доступности всей территории, повышение мобильности и деловой активности населения за счет обеспечения круглогодичного комфортного транспортного сообщения;</w:t>
            </w:r>
          </w:p>
          <w:p w:rsidR="00104704" w:rsidRPr="001B4FBB" w:rsidRDefault="00104704" w:rsidP="00C452D6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1B4FBB">
              <w:rPr>
                <w:rFonts w:ascii="Times New Roman" w:hAnsi="Times New Roman"/>
                <w:sz w:val="28"/>
                <w:szCs w:val="28"/>
              </w:rPr>
              <w:t>- сокращение числа погибших в результате дорожно-транспортных происшествий, снижение количества дорожно-транспортных происшествий с пострадавшими детьми на дорогах района по сравнению с предыдущими периодами;</w:t>
            </w:r>
          </w:p>
          <w:p w:rsidR="00104704" w:rsidRPr="001B4FBB" w:rsidRDefault="00104704" w:rsidP="00C452D6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1B4FBB">
              <w:rPr>
                <w:rFonts w:ascii="Times New Roman" w:hAnsi="Times New Roman"/>
                <w:sz w:val="28"/>
                <w:szCs w:val="28"/>
              </w:rPr>
              <w:t>-формирование  улично-дорожной сети,    обеспечение круглогодичного автотранспортного сообщения  между  населенными пунктами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04704" w:rsidRPr="00700573" w:rsidRDefault="00104704" w:rsidP="00C452D6">
            <w:pPr>
              <w:spacing w:after="0"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>-  инвентаризация, паспортизация, проведение</w:t>
            </w:r>
          </w:p>
          <w:p w:rsidR="00104704" w:rsidRPr="00700573" w:rsidRDefault="00104704" w:rsidP="00C452D6">
            <w:pPr>
              <w:spacing w:after="0"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>кадастровых работ, регистрации прав в отношении</w:t>
            </w:r>
          </w:p>
          <w:p w:rsidR="00104704" w:rsidRPr="00700573" w:rsidRDefault="00104704" w:rsidP="00C452D6">
            <w:pPr>
              <w:spacing w:after="0"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>земельных участков, занимаемых автодорогами</w:t>
            </w:r>
          </w:p>
          <w:p w:rsidR="00104704" w:rsidRPr="00700573" w:rsidRDefault="00104704" w:rsidP="00C452D6">
            <w:pPr>
              <w:spacing w:after="0"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>местного значения муниципального образования</w:t>
            </w:r>
          </w:p>
          <w:p w:rsidR="00104704" w:rsidRPr="00700573" w:rsidRDefault="00104704" w:rsidP="00C452D6">
            <w:pPr>
              <w:spacing w:after="0"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>Новодугинский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85591">
              <w:rPr>
                <w:rFonts w:ascii="Times New Roman" w:hAnsi="Times New Roman"/>
                <w:sz w:val="28"/>
                <w:szCs w:val="28"/>
              </w:rPr>
              <w:t>муниципальный округ</w:t>
            </w: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Смоленской области;</w:t>
            </w:r>
          </w:p>
          <w:p w:rsidR="00104704" w:rsidRPr="00700573" w:rsidRDefault="00104704" w:rsidP="00C452D6">
            <w:pPr>
              <w:spacing w:after="0"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>-   осуществление иных мероприятий в отношении</w:t>
            </w:r>
          </w:p>
          <w:p w:rsidR="00104704" w:rsidRPr="00B9273F" w:rsidRDefault="00104704" w:rsidP="00C452D6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>автомобильных дорог на основании  Федерального закона  от 08.11.2007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 257-ФЗ </w:t>
            </w: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</w:tr>
      <w:tr w:rsidR="00104704" w:rsidRPr="00B9273F">
        <w:trPr>
          <w:trHeight w:val="609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4704" w:rsidRPr="00B9273F" w:rsidRDefault="00104704" w:rsidP="00A6366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04" w:rsidRPr="001B4FBB" w:rsidRDefault="00104704" w:rsidP="001B4FB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04704" w:rsidRPr="00B9273F">
        <w:trPr>
          <w:trHeight w:val="609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4704" w:rsidRDefault="00104704" w:rsidP="00A6366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Региональные проекты, реализуемые в рамках муниципальной программы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04" w:rsidRDefault="00104704" w:rsidP="001B4FB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04704" w:rsidRPr="00B9273F" w:rsidTr="007D0563">
        <w:trPr>
          <w:trHeight w:val="1131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4704" w:rsidRPr="00D456F5" w:rsidRDefault="00104704" w:rsidP="00A6366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56F5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за весь период реализации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04" w:rsidRDefault="00104704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B66BD">
              <w:rPr>
                <w:rFonts w:ascii="Times New Roman" w:hAnsi="Times New Roman"/>
                <w:sz w:val="28"/>
                <w:szCs w:val="28"/>
              </w:rPr>
              <w:t>Общий объем финансирования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, всего </w:t>
            </w:r>
            <w:r>
              <w:rPr>
                <w:rFonts w:ascii="Times New Roman" w:hAnsi="Times New Roman"/>
                <w:sz w:val="28"/>
                <w:szCs w:val="28"/>
              </w:rPr>
              <w:t>745 967,0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04704" w:rsidRPr="003B66BD" w:rsidRDefault="00104704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этапа:</w:t>
            </w:r>
          </w:p>
          <w:p w:rsidR="00104704" w:rsidRPr="00D456F5" w:rsidRDefault="00104704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456F5">
              <w:rPr>
                <w:rFonts w:ascii="Times New Roman" w:hAnsi="Times New Roman"/>
                <w:sz w:val="28"/>
                <w:szCs w:val="28"/>
              </w:rPr>
              <w:t>на 2016 год -  9 754,4 тыс. рублей;</w:t>
            </w:r>
          </w:p>
          <w:p w:rsidR="00104704" w:rsidRPr="00D456F5" w:rsidRDefault="00104704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456F5">
              <w:rPr>
                <w:rFonts w:ascii="Times New Roman" w:hAnsi="Times New Roman"/>
                <w:sz w:val="28"/>
                <w:szCs w:val="28"/>
              </w:rPr>
              <w:t>на 2017 год – 9 194,6 тыс. рублей;</w:t>
            </w:r>
          </w:p>
          <w:p w:rsidR="00104704" w:rsidRPr="00D456F5" w:rsidRDefault="00104704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456F5">
              <w:rPr>
                <w:rFonts w:ascii="Times New Roman" w:hAnsi="Times New Roman"/>
                <w:sz w:val="28"/>
                <w:szCs w:val="28"/>
              </w:rPr>
              <w:t>на 2018 год – 7 658,3 тыс. рублей;</w:t>
            </w:r>
          </w:p>
          <w:p w:rsidR="00104704" w:rsidRPr="00D456F5" w:rsidRDefault="00104704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456F5">
              <w:rPr>
                <w:rFonts w:ascii="Times New Roman" w:hAnsi="Times New Roman"/>
                <w:sz w:val="28"/>
                <w:szCs w:val="28"/>
              </w:rPr>
              <w:t xml:space="preserve">на 2019 год – </w:t>
            </w:r>
            <w:r>
              <w:rPr>
                <w:rFonts w:ascii="Times New Roman" w:hAnsi="Times New Roman"/>
                <w:sz w:val="28"/>
                <w:szCs w:val="28"/>
              </w:rPr>
              <w:t>8 370,2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04704" w:rsidRPr="00D456F5" w:rsidRDefault="00104704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456F5">
              <w:rPr>
                <w:rFonts w:ascii="Times New Roman" w:hAnsi="Times New Roman"/>
                <w:sz w:val="28"/>
                <w:szCs w:val="28"/>
              </w:rPr>
              <w:t xml:space="preserve">на 2020 год – </w:t>
            </w:r>
            <w:r>
              <w:rPr>
                <w:rFonts w:ascii="Times New Roman" w:hAnsi="Times New Roman"/>
                <w:sz w:val="28"/>
                <w:szCs w:val="28"/>
              </w:rPr>
              <w:t>9 343,7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04704" w:rsidRDefault="00104704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456F5">
              <w:rPr>
                <w:rFonts w:ascii="Times New Roman" w:hAnsi="Times New Roman"/>
                <w:sz w:val="28"/>
                <w:szCs w:val="28"/>
              </w:rPr>
              <w:t xml:space="preserve">на 2021 год – </w:t>
            </w:r>
            <w:r>
              <w:rPr>
                <w:rFonts w:ascii="Times New Roman" w:hAnsi="Times New Roman"/>
                <w:sz w:val="28"/>
                <w:szCs w:val="28"/>
              </w:rPr>
              <w:t>9 207,7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04704" w:rsidRPr="003B66BD" w:rsidRDefault="00104704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этапа:</w:t>
            </w:r>
          </w:p>
          <w:p w:rsidR="00104704" w:rsidRDefault="00104704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456F5">
              <w:rPr>
                <w:rFonts w:ascii="Times New Roman" w:hAnsi="Times New Roman"/>
                <w:sz w:val="28"/>
                <w:szCs w:val="28"/>
              </w:rPr>
              <w:t>на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9 780,9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04704" w:rsidRDefault="00104704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2023 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>9 944,4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04704" w:rsidRDefault="00104704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2024 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>10 007,5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04704" w:rsidRDefault="00104704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2025 год – 563 848,0 тыс. руб.</w:t>
            </w:r>
          </w:p>
          <w:p w:rsidR="00104704" w:rsidRDefault="00104704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2026 год – 27 269,5 тыс. рублей</w:t>
            </w:r>
          </w:p>
          <w:p w:rsidR="00104704" w:rsidRDefault="00104704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2027 год -  36 027,1 тыс. рублей</w:t>
            </w:r>
          </w:p>
          <w:p w:rsidR="00104704" w:rsidRPr="00D456F5" w:rsidRDefault="00104704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2028 год -  35 560,7 тыс. рублей</w:t>
            </w:r>
          </w:p>
        </w:tc>
      </w:tr>
    </w:tbl>
    <w:p w:rsidR="00104704" w:rsidRDefault="00104704" w:rsidP="000759EC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104704" w:rsidRDefault="00104704" w:rsidP="000759EC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 Показатели 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4"/>
        <w:gridCol w:w="3401"/>
        <w:gridCol w:w="1413"/>
        <w:gridCol w:w="1644"/>
        <w:gridCol w:w="1645"/>
        <w:gridCol w:w="1645"/>
      </w:tblGrid>
      <w:tr w:rsidR="00104704" w:rsidTr="003669BF">
        <w:trPr>
          <w:trHeight w:val="279"/>
        </w:trPr>
        <w:tc>
          <w:tcPr>
            <w:tcW w:w="675" w:type="dxa"/>
            <w:vMerge w:val="restart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 w:val="restart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4934" w:type="dxa"/>
            <w:gridSpan w:val="3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Планируемое значение показателей</w:t>
            </w:r>
          </w:p>
        </w:tc>
      </w:tr>
      <w:tr w:rsidR="00104704" w:rsidTr="003669BF">
        <w:tc>
          <w:tcPr>
            <w:tcW w:w="675" w:type="dxa"/>
            <w:vMerge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645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5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104704" w:rsidTr="003669BF">
        <w:tc>
          <w:tcPr>
            <w:tcW w:w="675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4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5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5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104704" w:rsidTr="003669BF">
        <w:tc>
          <w:tcPr>
            <w:tcW w:w="675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Протяженность построенных (реконструированных) автомобильных дорог местного значения, км</w:t>
            </w:r>
          </w:p>
        </w:tc>
        <w:tc>
          <w:tcPr>
            <w:tcW w:w="1413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267,5</w:t>
            </w:r>
          </w:p>
        </w:tc>
        <w:tc>
          <w:tcPr>
            <w:tcW w:w="1644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645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5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</w:tr>
    </w:tbl>
    <w:p w:rsidR="00104704" w:rsidRPr="00B9273F" w:rsidRDefault="00104704" w:rsidP="001D633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104704" w:rsidRDefault="00104704" w:rsidP="00AD156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 Структура 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3"/>
        <w:gridCol w:w="1582"/>
        <w:gridCol w:w="4961"/>
        <w:gridCol w:w="3228"/>
      </w:tblGrid>
      <w:tr w:rsidR="00104704" w:rsidRPr="00EB44D5" w:rsidTr="003669BF">
        <w:tc>
          <w:tcPr>
            <w:tcW w:w="653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82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4961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228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Связь с показателями</w:t>
            </w:r>
          </w:p>
        </w:tc>
      </w:tr>
      <w:tr w:rsidR="00104704" w:rsidRPr="00EB44D5" w:rsidTr="003669BF">
        <w:tc>
          <w:tcPr>
            <w:tcW w:w="653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2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28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04704" w:rsidRPr="00EB44D5" w:rsidTr="003669BF">
        <w:tc>
          <w:tcPr>
            <w:tcW w:w="10424" w:type="dxa"/>
            <w:gridSpan w:val="4"/>
          </w:tcPr>
          <w:p w:rsidR="00104704" w:rsidRPr="003669BF" w:rsidRDefault="00104704" w:rsidP="003669BF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транспортно-эксплуатационных качеств автомобильных дорог общего пользования местного значения</w:t>
            </w:r>
          </w:p>
        </w:tc>
      </w:tr>
      <w:tr w:rsidR="00104704" w:rsidRPr="00EB44D5" w:rsidTr="003669BF">
        <w:tc>
          <w:tcPr>
            <w:tcW w:w="653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582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Задача № 1</w:t>
            </w:r>
          </w:p>
        </w:tc>
        <w:tc>
          <w:tcPr>
            <w:tcW w:w="4961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улучшение транспортной доступности всей территории, повышение мобильности и деловой активности населения за счет обеспечения круглогодичного комфортного транспортного сообщения</w:t>
            </w:r>
          </w:p>
        </w:tc>
        <w:tc>
          <w:tcPr>
            <w:tcW w:w="3228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сокращение числа погибших в результате дорожно-транспортных происшествий</w:t>
            </w:r>
          </w:p>
        </w:tc>
      </w:tr>
      <w:tr w:rsidR="00104704" w:rsidRPr="00EB44D5" w:rsidTr="003669BF">
        <w:tc>
          <w:tcPr>
            <w:tcW w:w="653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582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Задача № 2</w:t>
            </w:r>
          </w:p>
        </w:tc>
        <w:tc>
          <w:tcPr>
            <w:tcW w:w="4961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 xml:space="preserve">сокращение числа погибших в результате дорожно-транспортных происшествий, снижение количества дорожно-транспортных происшествий с пострадавшими детьми на дорогах района </w:t>
            </w: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по сравнению с предыдущими периодами</w:t>
            </w:r>
          </w:p>
        </w:tc>
        <w:tc>
          <w:tcPr>
            <w:tcW w:w="3228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снижение количества дорожно-транспортных происшествий с пострадавшими детьми на дорогах района</w:t>
            </w:r>
          </w:p>
        </w:tc>
      </w:tr>
      <w:tr w:rsidR="00104704" w:rsidRPr="00EB44D5" w:rsidTr="003669BF">
        <w:tc>
          <w:tcPr>
            <w:tcW w:w="653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582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Задача № 3</w:t>
            </w:r>
          </w:p>
        </w:tc>
        <w:tc>
          <w:tcPr>
            <w:tcW w:w="4961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3D3D3D"/>
                <w:sz w:val="24"/>
                <w:szCs w:val="24"/>
              </w:rPr>
              <w:t>формирование  улично-дорожной сети, обеспечение круглогодичного  автотранспортного сообщения  между  населенными пунктами</w:t>
            </w:r>
          </w:p>
        </w:tc>
        <w:tc>
          <w:tcPr>
            <w:tcW w:w="3228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проведение реконструкции, капитального    ремонта и ремонта объектов улично-дорожной сети муниципального образования</w:t>
            </w:r>
          </w:p>
        </w:tc>
      </w:tr>
      <w:tr w:rsidR="00104704" w:rsidRPr="00EB44D5" w:rsidTr="003669BF">
        <w:tc>
          <w:tcPr>
            <w:tcW w:w="653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582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Задача № 4</w:t>
            </w:r>
          </w:p>
        </w:tc>
        <w:tc>
          <w:tcPr>
            <w:tcW w:w="4961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3D3D3D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инвентаризация, паспортизация, проведение кадастровых работ, регистрации прав в отношении земельных участков, занимаемых автодорогами местного значения муниципального образования «Новодугинский </w:t>
            </w:r>
            <w:r w:rsidRPr="00485591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»  Смоленской области</w:t>
            </w:r>
          </w:p>
        </w:tc>
        <w:tc>
          <w:tcPr>
            <w:tcW w:w="3228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расширение  сети  сельских автомобильных дорог с твердым и гравийным  покрытием, их ремонт</w:t>
            </w:r>
          </w:p>
        </w:tc>
      </w:tr>
      <w:tr w:rsidR="00104704" w:rsidRPr="00EB44D5" w:rsidTr="003669BF">
        <w:tc>
          <w:tcPr>
            <w:tcW w:w="653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582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Задача № 5</w:t>
            </w:r>
          </w:p>
        </w:tc>
        <w:tc>
          <w:tcPr>
            <w:tcW w:w="4961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иных мероприятий в отношении автомобильных дорог на основании  Федерального закона 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      </w:r>
          </w:p>
        </w:tc>
        <w:tc>
          <w:tcPr>
            <w:tcW w:w="3228" w:type="dxa"/>
          </w:tcPr>
          <w:p w:rsidR="00104704" w:rsidRPr="003669BF" w:rsidRDefault="00104704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доведение   транспортно-эксплуатационных  показателей автомобильных дорог до нормативных  требований</w:t>
            </w:r>
          </w:p>
        </w:tc>
      </w:tr>
    </w:tbl>
    <w:p w:rsidR="00104704" w:rsidRDefault="00104704" w:rsidP="00EB44D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104704" w:rsidRDefault="00104704" w:rsidP="00EB44D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4. Финансовое обеспечение муниципальной программы</w:t>
      </w:r>
    </w:p>
    <w:p w:rsidR="00104704" w:rsidRDefault="00104704" w:rsidP="00EB44D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5"/>
        <w:gridCol w:w="2714"/>
        <w:gridCol w:w="2407"/>
        <w:gridCol w:w="1491"/>
        <w:gridCol w:w="1051"/>
        <w:gridCol w:w="1052"/>
        <w:gridCol w:w="1052"/>
      </w:tblGrid>
      <w:tr w:rsidR="00104704" w:rsidRPr="00157B48" w:rsidTr="003669BF">
        <w:tc>
          <w:tcPr>
            <w:tcW w:w="655" w:type="dxa"/>
            <w:vMerge w:val="restart"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14" w:type="dxa"/>
            <w:vMerge w:val="restart"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407" w:type="dxa"/>
            <w:vMerge w:val="restart"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646" w:type="dxa"/>
            <w:gridSpan w:val="4"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Объем средств на реализацию муниципальной программы на очередной финансовый год и плановый период (тыс. руб.)</w:t>
            </w:r>
          </w:p>
        </w:tc>
      </w:tr>
      <w:tr w:rsidR="00104704" w:rsidRPr="00157B48" w:rsidTr="003669BF">
        <w:tc>
          <w:tcPr>
            <w:tcW w:w="655" w:type="dxa"/>
            <w:vMerge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51" w:type="dxa"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2" w:type="dxa"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2" w:type="dxa"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04704" w:rsidRPr="00157B48" w:rsidTr="003669BF">
        <w:tc>
          <w:tcPr>
            <w:tcW w:w="655" w:type="dxa"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14" w:type="dxa"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«Развитие дорожно-транспортного компле</w:t>
            </w:r>
            <w:r>
              <w:rPr>
                <w:rFonts w:ascii="Times New Roman" w:hAnsi="Times New Roman"/>
                <w:sz w:val="24"/>
                <w:szCs w:val="24"/>
              </w:rPr>
              <w:t>кса муниципального образования»</w:t>
            </w:r>
          </w:p>
        </w:tc>
        <w:tc>
          <w:tcPr>
            <w:tcW w:w="2407" w:type="dxa"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«Ново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дугинский </w:t>
            </w:r>
            <w:r w:rsidRPr="00485591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3669BF">
              <w:rPr>
                <w:rFonts w:ascii="Times New Roman" w:hAnsi="Times New Roman"/>
                <w:sz w:val="24"/>
                <w:szCs w:val="24"/>
              </w:rPr>
              <w:t>» Смоленской области</w:t>
            </w:r>
          </w:p>
        </w:tc>
        <w:tc>
          <w:tcPr>
            <w:tcW w:w="1491" w:type="dxa"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98 857,3</w:t>
            </w:r>
          </w:p>
        </w:tc>
        <w:tc>
          <w:tcPr>
            <w:tcW w:w="1051" w:type="dxa"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27269,5</w:t>
            </w:r>
          </w:p>
        </w:tc>
        <w:tc>
          <w:tcPr>
            <w:tcW w:w="1052" w:type="dxa"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36027,1</w:t>
            </w:r>
          </w:p>
        </w:tc>
        <w:tc>
          <w:tcPr>
            <w:tcW w:w="1052" w:type="dxa"/>
          </w:tcPr>
          <w:p w:rsidR="00104704" w:rsidRPr="003669BF" w:rsidRDefault="00104704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35560,7</w:t>
            </w:r>
          </w:p>
        </w:tc>
      </w:tr>
    </w:tbl>
    <w:p w:rsidR="00104704" w:rsidRDefault="00104704" w:rsidP="00EB44D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sectPr w:rsidR="00104704" w:rsidSect="006524E2">
      <w:pgSz w:w="11905" w:h="16838"/>
      <w:pgMar w:top="567" w:right="565" w:bottom="567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704" w:rsidRDefault="00104704">
      <w:pPr>
        <w:spacing w:after="0" w:line="240" w:lineRule="auto"/>
      </w:pPr>
      <w:r>
        <w:separator/>
      </w:r>
    </w:p>
  </w:endnote>
  <w:endnote w:type="continuationSeparator" w:id="0">
    <w:p w:rsidR="00104704" w:rsidRDefault="0010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704" w:rsidRDefault="00104704">
      <w:pPr>
        <w:spacing w:after="0" w:line="240" w:lineRule="auto"/>
      </w:pPr>
      <w:r>
        <w:separator/>
      </w:r>
    </w:p>
  </w:footnote>
  <w:footnote w:type="continuationSeparator" w:id="0">
    <w:p w:rsidR="00104704" w:rsidRDefault="001047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D401B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A96D9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21AB7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6F43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0E49E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ECC90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0EA9E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6666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E7CB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122C4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3F791A"/>
    <w:multiLevelType w:val="hybridMultilevel"/>
    <w:tmpl w:val="D8B05B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8E0EB5"/>
    <w:multiLevelType w:val="hybridMultilevel"/>
    <w:tmpl w:val="87CE6B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C597572"/>
    <w:multiLevelType w:val="hybridMultilevel"/>
    <w:tmpl w:val="AA10D9A4"/>
    <w:lvl w:ilvl="0" w:tplc="0419000F">
      <w:start w:val="1"/>
      <w:numFmt w:val="decimal"/>
      <w:lvlText w:val="%1."/>
      <w:lvlJc w:val="left"/>
      <w:pPr>
        <w:ind w:left="8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0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1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2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3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4150" w:hanging="180"/>
      </w:pPr>
      <w:rPr>
        <w:rFonts w:cs="Times New Roman"/>
      </w:rPr>
    </w:lvl>
  </w:abstractNum>
  <w:abstractNum w:abstractNumId="13">
    <w:nsid w:val="5A6176BD"/>
    <w:multiLevelType w:val="hybridMultilevel"/>
    <w:tmpl w:val="C6F06E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5D3D1F"/>
    <w:multiLevelType w:val="multilevel"/>
    <w:tmpl w:val="0D803C26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4"/>
  </w:num>
  <w:num w:numId="14">
    <w:abstractNumId w:val="1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6B63"/>
    <w:rsid w:val="00000CD0"/>
    <w:rsid w:val="000012E5"/>
    <w:rsid w:val="00001A55"/>
    <w:rsid w:val="00001EAC"/>
    <w:rsid w:val="000057C8"/>
    <w:rsid w:val="00006948"/>
    <w:rsid w:val="00006AC6"/>
    <w:rsid w:val="000070E7"/>
    <w:rsid w:val="0000746F"/>
    <w:rsid w:val="000103F6"/>
    <w:rsid w:val="00011228"/>
    <w:rsid w:val="000117FD"/>
    <w:rsid w:val="00011B2D"/>
    <w:rsid w:val="0001207D"/>
    <w:rsid w:val="000120E9"/>
    <w:rsid w:val="000122F0"/>
    <w:rsid w:val="0001236E"/>
    <w:rsid w:val="0001263E"/>
    <w:rsid w:val="000133CE"/>
    <w:rsid w:val="000135F1"/>
    <w:rsid w:val="00013E8E"/>
    <w:rsid w:val="000143A7"/>
    <w:rsid w:val="000144D4"/>
    <w:rsid w:val="0001492B"/>
    <w:rsid w:val="00014AD3"/>
    <w:rsid w:val="000153E7"/>
    <w:rsid w:val="00015BAB"/>
    <w:rsid w:val="00016095"/>
    <w:rsid w:val="0001637A"/>
    <w:rsid w:val="0001684C"/>
    <w:rsid w:val="000173EC"/>
    <w:rsid w:val="000174F8"/>
    <w:rsid w:val="00017B2D"/>
    <w:rsid w:val="00020387"/>
    <w:rsid w:val="00020A6B"/>
    <w:rsid w:val="00020C28"/>
    <w:rsid w:val="0002138C"/>
    <w:rsid w:val="00021418"/>
    <w:rsid w:val="00021A92"/>
    <w:rsid w:val="000222A5"/>
    <w:rsid w:val="000225AB"/>
    <w:rsid w:val="000228C9"/>
    <w:rsid w:val="000233E3"/>
    <w:rsid w:val="00023CCC"/>
    <w:rsid w:val="00023D34"/>
    <w:rsid w:val="00024720"/>
    <w:rsid w:val="00024944"/>
    <w:rsid w:val="00025107"/>
    <w:rsid w:val="000251C4"/>
    <w:rsid w:val="00025BFE"/>
    <w:rsid w:val="000268C3"/>
    <w:rsid w:val="00027801"/>
    <w:rsid w:val="00027CC2"/>
    <w:rsid w:val="00027EE7"/>
    <w:rsid w:val="0003070C"/>
    <w:rsid w:val="0003277D"/>
    <w:rsid w:val="00033083"/>
    <w:rsid w:val="00033925"/>
    <w:rsid w:val="00033B69"/>
    <w:rsid w:val="00033C69"/>
    <w:rsid w:val="000347A5"/>
    <w:rsid w:val="00036099"/>
    <w:rsid w:val="00037606"/>
    <w:rsid w:val="00037AD6"/>
    <w:rsid w:val="00037B92"/>
    <w:rsid w:val="0004083F"/>
    <w:rsid w:val="000424A0"/>
    <w:rsid w:val="0004283B"/>
    <w:rsid w:val="00043E05"/>
    <w:rsid w:val="00043EF6"/>
    <w:rsid w:val="00044A14"/>
    <w:rsid w:val="00044A27"/>
    <w:rsid w:val="00044E4D"/>
    <w:rsid w:val="0004653A"/>
    <w:rsid w:val="00047E67"/>
    <w:rsid w:val="0005015E"/>
    <w:rsid w:val="0005059F"/>
    <w:rsid w:val="00050A3E"/>
    <w:rsid w:val="00050A4D"/>
    <w:rsid w:val="00050EF3"/>
    <w:rsid w:val="0005250E"/>
    <w:rsid w:val="00052A25"/>
    <w:rsid w:val="0005373D"/>
    <w:rsid w:val="000542EF"/>
    <w:rsid w:val="0005461A"/>
    <w:rsid w:val="00055C25"/>
    <w:rsid w:val="000566DD"/>
    <w:rsid w:val="0005767E"/>
    <w:rsid w:val="0005779F"/>
    <w:rsid w:val="000600EF"/>
    <w:rsid w:val="000601AB"/>
    <w:rsid w:val="00060400"/>
    <w:rsid w:val="00060E0D"/>
    <w:rsid w:val="000618F6"/>
    <w:rsid w:val="00061B41"/>
    <w:rsid w:val="00062C57"/>
    <w:rsid w:val="00062F07"/>
    <w:rsid w:val="00063854"/>
    <w:rsid w:val="000641DC"/>
    <w:rsid w:val="000643AA"/>
    <w:rsid w:val="000644C2"/>
    <w:rsid w:val="000644FE"/>
    <w:rsid w:val="00064555"/>
    <w:rsid w:val="00064E54"/>
    <w:rsid w:val="00065F7F"/>
    <w:rsid w:val="0007037A"/>
    <w:rsid w:val="000703CF"/>
    <w:rsid w:val="000707D9"/>
    <w:rsid w:val="00070E4D"/>
    <w:rsid w:val="00070FFC"/>
    <w:rsid w:val="0007166B"/>
    <w:rsid w:val="00071D73"/>
    <w:rsid w:val="0007218D"/>
    <w:rsid w:val="000725E8"/>
    <w:rsid w:val="00072FD1"/>
    <w:rsid w:val="000734E5"/>
    <w:rsid w:val="00073913"/>
    <w:rsid w:val="000748BB"/>
    <w:rsid w:val="0007492D"/>
    <w:rsid w:val="0007507D"/>
    <w:rsid w:val="000750C4"/>
    <w:rsid w:val="0007565F"/>
    <w:rsid w:val="00075875"/>
    <w:rsid w:val="000759BC"/>
    <w:rsid w:val="000759EC"/>
    <w:rsid w:val="000774EE"/>
    <w:rsid w:val="000806A9"/>
    <w:rsid w:val="00080730"/>
    <w:rsid w:val="00080833"/>
    <w:rsid w:val="00080C30"/>
    <w:rsid w:val="000813C8"/>
    <w:rsid w:val="000824E1"/>
    <w:rsid w:val="00082ADA"/>
    <w:rsid w:val="000832AA"/>
    <w:rsid w:val="000839D4"/>
    <w:rsid w:val="00085FEA"/>
    <w:rsid w:val="0008709A"/>
    <w:rsid w:val="000879E9"/>
    <w:rsid w:val="00087CB4"/>
    <w:rsid w:val="00090957"/>
    <w:rsid w:val="00090C43"/>
    <w:rsid w:val="00090CCC"/>
    <w:rsid w:val="0009171E"/>
    <w:rsid w:val="000919D1"/>
    <w:rsid w:val="000944F2"/>
    <w:rsid w:val="00095185"/>
    <w:rsid w:val="00095B7B"/>
    <w:rsid w:val="00096EE9"/>
    <w:rsid w:val="0009737F"/>
    <w:rsid w:val="00097468"/>
    <w:rsid w:val="00097883"/>
    <w:rsid w:val="00097D86"/>
    <w:rsid w:val="00097F69"/>
    <w:rsid w:val="000A0351"/>
    <w:rsid w:val="000A1194"/>
    <w:rsid w:val="000A1549"/>
    <w:rsid w:val="000A165F"/>
    <w:rsid w:val="000A1757"/>
    <w:rsid w:val="000A1D9B"/>
    <w:rsid w:val="000A21EA"/>
    <w:rsid w:val="000A26B2"/>
    <w:rsid w:val="000A3003"/>
    <w:rsid w:val="000A46F5"/>
    <w:rsid w:val="000A4B07"/>
    <w:rsid w:val="000A4B9B"/>
    <w:rsid w:val="000A5D8F"/>
    <w:rsid w:val="000A61AA"/>
    <w:rsid w:val="000A6248"/>
    <w:rsid w:val="000A637D"/>
    <w:rsid w:val="000A7311"/>
    <w:rsid w:val="000A75E0"/>
    <w:rsid w:val="000A78D3"/>
    <w:rsid w:val="000A799B"/>
    <w:rsid w:val="000A7BDE"/>
    <w:rsid w:val="000B1DB8"/>
    <w:rsid w:val="000B21EB"/>
    <w:rsid w:val="000B286A"/>
    <w:rsid w:val="000B2BC4"/>
    <w:rsid w:val="000B331D"/>
    <w:rsid w:val="000B3327"/>
    <w:rsid w:val="000B3BEB"/>
    <w:rsid w:val="000B59F8"/>
    <w:rsid w:val="000B5BC7"/>
    <w:rsid w:val="000B6AA7"/>
    <w:rsid w:val="000B6C4E"/>
    <w:rsid w:val="000B6E5F"/>
    <w:rsid w:val="000B6FE8"/>
    <w:rsid w:val="000B7E04"/>
    <w:rsid w:val="000C02F7"/>
    <w:rsid w:val="000C05C2"/>
    <w:rsid w:val="000C105E"/>
    <w:rsid w:val="000C1337"/>
    <w:rsid w:val="000C141E"/>
    <w:rsid w:val="000C16A7"/>
    <w:rsid w:val="000C1B57"/>
    <w:rsid w:val="000C3587"/>
    <w:rsid w:val="000C3CC5"/>
    <w:rsid w:val="000C4398"/>
    <w:rsid w:val="000C51AA"/>
    <w:rsid w:val="000C5D5A"/>
    <w:rsid w:val="000C5FD8"/>
    <w:rsid w:val="000C60C7"/>
    <w:rsid w:val="000C6F57"/>
    <w:rsid w:val="000C71A0"/>
    <w:rsid w:val="000C75DB"/>
    <w:rsid w:val="000C7699"/>
    <w:rsid w:val="000C7950"/>
    <w:rsid w:val="000D02DD"/>
    <w:rsid w:val="000D0A6E"/>
    <w:rsid w:val="000D0D10"/>
    <w:rsid w:val="000D1DB3"/>
    <w:rsid w:val="000D22F7"/>
    <w:rsid w:val="000D2403"/>
    <w:rsid w:val="000D3D10"/>
    <w:rsid w:val="000D42DF"/>
    <w:rsid w:val="000D5440"/>
    <w:rsid w:val="000D5C62"/>
    <w:rsid w:val="000D5C9B"/>
    <w:rsid w:val="000D5D90"/>
    <w:rsid w:val="000D6AB6"/>
    <w:rsid w:val="000D6C42"/>
    <w:rsid w:val="000D6EFB"/>
    <w:rsid w:val="000D6F8F"/>
    <w:rsid w:val="000D759A"/>
    <w:rsid w:val="000D7BE9"/>
    <w:rsid w:val="000E17A2"/>
    <w:rsid w:val="000E1E23"/>
    <w:rsid w:val="000E2007"/>
    <w:rsid w:val="000E201C"/>
    <w:rsid w:val="000E2693"/>
    <w:rsid w:val="000E2A8D"/>
    <w:rsid w:val="000E2C54"/>
    <w:rsid w:val="000E30C1"/>
    <w:rsid w:val="000E43EE"/>
    <w:rsid w:val="000E490F"/>
    <w:rsid w:val="000E4B81"/>
    <w:rsid w:val="000E6D25"/>
    <w:rsid w:val="000E7129"/>
    <w:rsid w:val="000F0184"/>
    <w:rsid w:val="000F03FF"/>
    <w:rsid w:val="000F1039"/>
    <w:rsid w:val="000F27E4"/>
    <w:rsid w:val="000F2DB6"/>
    <w:rsid w:val="000F3C2B"/>
    <w:rsid w:val="000F4133"/>
    <w:rsid w:val="000F4C63"/>
    <w:rsid w:val="000F5832"/>
    <w:rsid w:val="000F5902"/>
    <w:rsid w:val="000F596A"/>
    <w:rsid w:val="000F5B57"/>
    <w:rsid w:val="000F6F6E"/>
    <w:rsid w:val="000F7CDF"/>
    <w:rsid w:val="000F7EA3"/>
    <w:rsid w:val="00100621"/>
    <w:rsid w:val="0010076F"/>
    <w:rsid w:val="00100B5F"/>
    <w:rsid w:val="00101282"/>
    <w:rsid w:val="0010144E"/>
    <w:rsid w:val="00101DC7"/>
    <w:rsid w:val="00101E25"/>
    <w:rsid w:val="00102ACF"/>
    <w:rsid w:val="00103686"/>
    <w:rsid w:val="001039DD"/>
    <w:rsid w:val="00103C6F"/>
    <w:rsid w:val="00103DEA"/>
    <w:rsid w:val="0010431A"/>
    <w:rsid w:val="0010461F"/>
    <w:rsid w:val="00104704"/>
    <w:rsid w:val="00104CE5"/>
    <w:rsid w:val="00106073"/>
    <w:rsid w:val="00106139"/>
    <w:rsid w:val="00106579"/>
    <w:rsid w:val="0011076E"/>
    <w:rsid w:val="00111348"/>
    <w:rsid w:val="00111BDB"/>
    <w:rsid w:val="00112408"/>
    <w:rsid w:val="001126A5"/>
    <w:rsid w:val="00112764"/>
    <w:rsid w:val="001128CB"/>
    <w:rsid w:val="00112F06"/>
    <w:rsid w:val="00112F52"/>
    <w:rsid w:val="00113270"/>
    <w:rsid w:val="00113F6A"/>
    <w:rsid w:val="00114886"/>
    <w:rsid w:val="00114BE9"/>
    <w:rsid w:val="001150CE"/>
    <w:rsid w:val="001150D4"/>
    <w:rsid w:val="0011597E"/>
    <w:rsid w:val="001162FF"/>
    <w:rsid w:val="00116305"/>
    <w:rsid w:val="001169EF"/>
    <w:rsid w:val="00116F0D"/>
    <w:rsid w:val="00117293"/>
    <w:rsid w:val="00117611"/>
    <w:rsid w:val="00120182"/>
    <w:rsid w:val="00120219"/>
    <w:rsid w:val="00120227"/>
    <w:rsid w:val="001205C1"/>
    <w:rsid w:val="001206B0"/>
    <w:rsid w:val="00120737"/>
    <w:rsid w:val="00120802"/>
    <w:rsid w:val="00121DF9"/>
    <w:rsid w:val="00122503"/>
    <w:rsid w:val="001231C5"/>
    <w:rsid w:val="001232B6"/>
    <w:rsid w:val="00123306"/>
    <w:rsid w:val="00123387"/>
    <w:rsid w:val="00123C3B"/>
    <w:rsid w:val="001244F8"/>
    <w:rsid w:val="001249BC"/>
    <w:rsid w:val="00124A92"/>
    <w:rsid w:val="001250C4"/>
    <w:rsid w:val="00125BDC"/>
    <w:rsid w:val="0012604F"/>
    <w:rsid w:val="001268DD"/>
    <w:rsid w:val="00126DA2"/>
    <w:rsid w:val="00126FC4"/>
    <w:rsid w:val="001275E9"/>
    <w:rsid w:val="001276A1"/>
    <w:rsid w:val="001277FF"/>
    <w:rsid w:val="0013090B"/>
    <w:rsid w:val="001309DA"/>
    <w:rsid w:val="00133236"/>
    <w:rsid w:val="001332B4"/>
    <w:rsid w:val="00133517"/>
    <w:rsid w:val="001338A3"/>
    <w:rsid w:val="001340C6"/>
    <w:rsid w:val="00134DAB"/>
    <w:rsid w:val="00135978"/>
    <w:rsid w:val="001366B5"/>
    <w:rsid w:val="001400D3"/>
    <w:rsid w:val="001415B8"/>
    <w:rsid w:val="00141DE7"/>
    <w:rsid w:val="0014299E"/>
    <w:rsid w:val="00142A60"/>
    <w:rsid w:val="001431B7"/>
    <w:rsid w:val="0014331A"/>
    <w:rsid w:val="001443C2"/>
    <w:rsid w:val="00144955"/>
    <w:rsid w:val="00144AE9"/>
    <w:rsid w:val="00144BF8"/>
    <w:rsid w:val="00144EA6"/>
    <w:rsid w:val="001458E1"/>
    <w:rsid w:val="00145F27"/>
    <w:rsid w:val="00146249"/>
    <w:rsid w:val="0014676C"/>
    <w:rsid w:val="00146D33"/>
    <w:rsid w:val="001472A7"/>
    <w:rsid w:val="00147545"/>
    <w:rsid w:val="00147924"/>
    <w:rsid w:val="00147A83"/>
    <w:rsid w:val="00147BA1"/>
    <w:rsid w:val="00147C8F"/>
    <w:rsid w:val="00150CEE"/>
    <w:rsid w:val="00150FE9"/>
    <w:rsid w:val="00151D0D"/>
    <w:rsid w:val="001524E6"/>
    <w:rsid w:val="00152DE2"/>
    <w:rsid w:val="00153019"/>
    <w:rsid w:val="001540FF"/>
    <w:rsid w:val="001541BF"/>
    <w:rsid w:val="0015455B"/>
    <w:rsid w:val="0015475F"/>
    <w:rsid w:val="00154777"/>
    <w:rsid w:val="0015599F"/>
    <w:rsid w:val="00156633"/>
    <w:rsid w:val="00156F7F"/>
    <w:rsid w:val="0015756A"/>
    <w:rsid w:val="0015759F"/>
    <w:rsid w:val="00157B48"/>
    <w:rsid w:val="00157F77"/>
    <w:rsid w:val="001608E7"/>
    <w:rsid w:val="00160B72"/>
    <w:rsid w:val="00161B49"/>
    <w:rsid w:val="00162B09"/>
    <w:rsid w:val="00162D5D"/>
    <w:rsid w:val="001630EF"/>
    <w:rsid w:val="00163533"/>
    <w:rsid w:val="00163703"/>
    <w:rsid w:val="00163ACD"/>
    <w:rsid w:val="00163B78"/>
    <w:rsid w:val="001649BF"/>
    <w:rsid w:val="001649EA"/>
    <w:rsid w:val="00164C62"/>
    <w:rsid w:val="001651D8"/>
    <w:rsid w:val="00165878"/>
    <w:rsid w:val="0016603F"/>
    <w:rsid w:val="0016674C"/>
    <w:rsid w:val="00166CC6"/>
    <w:rsid w:val="00166D0D"/>
    <w:rsid w:val="00166DFD"/>
    <w:rsid w:val="0016755D"/>
    <w:rsid w:val="00167918"/>
    <w:rsid w:val="0017038B"/>
    <w:rsid w:val="00171C46"/>
    <w:rsid w:val="00171D97"/>
    <w:rsid w:val="00171F84"/>
    <w:rsid w:val="00173769"/>
    <w:rsid w:val="00173929"/>
    <w:rsid w:val="00173C17"/>
    <w:rsid w:val="0017519B"/>
    <w:rsid w:val="00175C8B"/>
    <w:rsid w:val="00176773"/>
    <w:rsid w:val="001772DD"/>
    <w:rsid w:val="0018027C"/>
    <w:rsid w:val="001802DE"/>
    <w:rsid w:val="00181347"/>
    <w:rsid w:val="001816D6"/>
    <w:rsid w:val="0018245D"/>
    <w:rsid w:val="00182F1B"/>
    <w:rsid w:val="00183255"/>
    <w:rsid w:val="00183A33"/>
    <w:rsid w:val="00183DC2"/>
    <w:rsid w:val="00183E40"/>
    <w:rsid w:val="001853F4"/>
    <w:rsid w:val="001866CD"/>
    <w:rsid w:val="001868F9"/>
    <w:rsid w:val="00190FCE"/>
    <w:rsid w:val="001913CE"/>
    <w:rsid w:val="00191DA6"/>
    <w:rsid w:val="00192385"/>
    <w:rsid w:val="00192B5B"/>
    <w:rsid w:val="0019389B"/>
    <w:rsid w:val="00193C62"/>
    <w:rsid w:val="00193D0B"/>
    <w:rsid w:val="001944BD"/>
    <w:rsid w:val="001950CB"/>
    <w:rsid w:val="00195700"/>
    <w:rsid w:val="001957AD"/>
    <w:rsid w:val="00196879"/>
    <w:rsid w:val="00196D7F"/>
    <w:rsid w:val="00197E68"/>
    <w:rsid w:val="001A0E80"/>
    <w:rsid w:val="001A0E98"/>
    <w:rsid w:val="001A124E"/>
    <w:rsid w:val="001A323C"/>
    <w:rsid w:val="001A3626"/>
    <w:rsid w:val="001A3EF8"/>
    <w:rsid w:val="001A4BFF"/>
    <w:rsid w:val="001A526D"/>
    <w:rsid w:val="001A58AC"/>
    <w:rsid w:val="001A64F7"/>
    <w:rsid w:val="001A65EF"/>
    <w:rsid w:val="001A69B8"/>
    <w:rsid w:val="001A6E76"/>
    <w:rsid w:val="001A70E3"/>
    <w:rsid w:val="001A7DBC"/>
    <w:rsid w:val="001A7E18"/>
    <w:rsid w:val="001B1305"/>
    <w:rsid w:val="001B145D"/>
    <w:rsid w:val="001B15CA"/>
    <w:rsid w:val="001B2BC8"/>
    <w:rsid w:val="001B2C66"/>
    <w:rsid w:val="001B2DE8"/>
    <w:rsid w:val="001B339A"/>
    <w:rsid w:val="001B33CF"/>
    <w:rsid w:val="001B3542"/>
    <w:rsid w:val="001B37AE"/>
    <w:rsid w:val="001B3A5C"/>
    <w:rsid w:val="001B430D"/>
    <w:rsid w:val="001B4FBB"/>
    <w:rsid w:val="001B517C"/>
    <w:rsid w:val="001B52C3"/>
    <w:rsid w:val="001B5CB2"/>
    <w:rsid w:val="001B5F16"/>
    <w:rsid w:val="001B6165"/>
    <w:rsid w:val="001B693F"/>
    <w:rsid w:val="001B6CF2"/>
    <w:rsid w:val="001B7A95"/>
    <w:rsid w:val="001B7E3A"/>
    <w:rsid w:val="001C0E0E"/>
    <w:rsid w:val="001C0E1F"/>
    <w:rsid w:val="001C12D3"/>
    <w:rsid w:val="001C1E52"/>
    <w:rsid w:val="001C1F01"/>
    <w:rsid w:val="001C23E5"/>
    <w:rsid w:val="001C24C9"/>
    <w:rsid w:val="001C339E"/>
    <w:rsid w:val="001C3E4D"/>
    <w:rsid w:val="001C3FA4"/>
    <w:rsid w:val="001C4574"/>
    <w:rsid w:val="001C466F"/>
    <w:rsid w:val="001C4D2E"/>
    <w:rsid w:val="001C516C"/>
    <w:rsid w:val="001C5DB8"/>
    <w:rsid w:val="001C600F"/>
    <w:rsid w:val="001C753D"/>
    <w:rsid w:val="001D0A85"/>
    <w:rsid w:val="001D12C9"/>
    <w:rsid w:val="001D212D"/>
    <w:rsid w:val="001D3AD7"/>
    <w:rsid w:val="001D3C24"/>
    <w:rsid w:val="001D4291"/>
    <w:rsid w:val="001D52E0"/>
    <w:rsid w:val="001D555B"/>
    <w:rsid w:val="001D633C"/>
    <w:rsid w:val="001D6A56"/>
    <w:rsid w:val="001D70F2"/>
    <w:rsid w:val="001D7183"/>
    <w:rsid w:val="001D73EB"/>
    <w:rsid w:val="001E2B6A"/>
    <w:rsid w:val="001E2E1F"/>
    <w:rsid w:val="001E36DF"/>
    <w:rsid w:val="001E36E7"/>
    <w:rsid w:val="001E3A7A"/>
    <w:rsid w:val="001E43D9"/>
    <w:rsid w:val="001E5EFE"/>
    <w:rsid w:val="001E67F5"/>
    <w:rsid w:val="001E771C"/>
    <w:rsid w:val="001F01EC"/>
    <w:rsid w:val="001F0545"/>
    <w:rsid w:val="001F07D7"/>
    <w:rsid w:val="001F1180"/>
    <w:rsid w:val="001F1A5B"/>
    <w:rsid w:val="001F2FCD"/>
    <w:rsid w:val="001F39A4"/>
    <w:rsid w:val="001F3D9C"/>
    <w:rsid w:val="001F4ED4"/>
    <w:rsid w:val="001F5415"/>
    <w:rsid w:val="001F6846"/>
    <w:rsid w:val="001F7783"/>
    <w:rsid w:val="0020051F"/>
    <w:rsid w:val="00200643"/>
    <w:rsid w:val="00200C00"/>
    <w:rsid w:val="00201580"/>
    <w:rsid w:val="0020277B"/>
    <w:rsid w:val="0020291A"/>
    <w:rsid w:val="00203B2C"/>
    <w:rsid w:val="00203ED8"/>
    <w:rsid w:val="0020402E"/>
    <w:rsid w:val="0020442F"/>
    <w:rsid w:val="002049DB"/>
    <w:rsid w:val="00204DDD"/>
    <w:rsid w:val="00205394"/>
    <w:rsid w:val="00205B7C"/>
    <w:rsid w:val="00205EE6"/>
    <w:rsid w:val="0020611C"/>
    <w:rsid w:val="00206BA1"/>
    <w:rsid w:val="00207778"/>
    <w:rsid w:val="00207E01"/>
    <w:rsid w:val="002102DA"/>
    <w:rsid w:val="00210369"/>
    <w:rsid w:val="00211349"/>
    <w:rsid w:val="002114D7"/>
    <w:rsid w:val="002124BB"/>
    <w:rsid w:val="0021253F"/>
    <w:rsid w:val="0021273B"/>
    <w:rsid w:val="002127A3"/>
    <w:rsid w:val="00212E78"/>
    <w:rsid w:val="00212F8B"/>
    <w:rsid w:val="0021396C"/>
    <w:rsid w:val="0021411B"/>
    <w:rsid w:val="002144B7"/>
    <w:rsid w:val="002153F1"/>
    <w:rsid w:val="00215C2E"/>
    <w:rsid w:val="002166C1"/>
    <w:rsid w:val="0022074F"/>
    <w:rsid w:val="00220763"/>
    <w:rsid w:val="002211C3"/>
    <w:rsid w:val="0022189F"/>
    <w:rsid w:val="00221EF6"/>
    <w:rsid w:val="00222048"/>
    <w:rsid w:val="00222621"/>
    <w:rsid w:val="00222F02"/>
    <w:rsid w:val="002234F9"/>
    <w:rsid w:val="00223520"/>
    <w:rsid w:val="00223DB5"/>
    <w:rsid w:val="00224686"/>
    <w:rsid w:val="0022532D"/>
    <w:rsid w:val="002258D2"/>
    <w:rsid w:val="002264D6"/>
    <w:rsid w:val="00226C9A"/>
    <w:rsid w:val="00227843"/>
    <w:rsid w:val="00227A5C"/>
    <w:rsid w:val="002302C3"/>
    <w:rsid w:val="0023052F"/>
    <w:rsid w:val="00230D62"/>
    <w:rsid w:val="0023156E"/>
    <w:rsid w:val="002316C3"/>
    <w:rsid w:val="00233A95"/>
    <w:rsid w:val="002344D3"/>
    <w:rsid w:val="00234763"/>
    <w:rsid w:val="0023511D"/>
    <w:rsid w:val="00237319"/>
    <w:rsid w:val="00237726"/>
    <w:rsid w:val="00237CE2"/>
    <w:rsid w:val="002400BE"/>
    <w:rsid w:val="00241445"/>
    <w:rsid w:val="0024199C"/>
    <w:rsid w:val="00241CC3"/>
    <w:rsid w:val="00241F5E"/>
    <w:rsid w:val="0024221E"/>
    <w:rsid w:val="0024230A"/>
    <w:rsid w:val="00242B74"/>
    <w:rsid w:val="00242E76"/>
    <w:rsid w:val="00243F32"/>
    <w:rsid w:val="002440A9"/>
    <w:rsid w:val="00244179"/>
    <w:rsid w:val="0024420D"/>
    <w:rsid w:val="0024422C"/>
    <w:rsid w:val="002445FF"/>
    <w:rsid w:val="00245407"/>
    <w:rsid w:val="002455C3"/>
    <w:rsid w:val="00245821"/>
    <w:rsid w:val="00245DF2"/>
    <w:rsid w:val="00246085"/>
    <w:rsid w:val="00246449"/>
    <w:rsid w:val="002477EC"/>
    <w:rsid w:val="0024784E"/>
    <w:rsid w:val="00247C0D"/>
    <w:rsid w:val="002501D3"/>
    <w:rsid w:val="00250796"/>
    <w:rsid w:val="00251290"/>
    <w:rsid w:val="00251C23"/>
    <w:rsid w:val="002524E7"/>
    <w:rsid w:val="00254092"/>
    <w:rsid w:val="00254FF7"/>
    <w:rsid w:val="00255895"/>
    <w:rsid w:val="00256573"/>
    <w:rsid w:val="002569D6"/>
    <w:rsid w:val="00256D65"/>
    <w:rsid w:val="002570DD"/>
    <w:rsid w:val="00257D31"/>
    <w:rsid w:val="002616E0"/>
    <w:rsid w:val="00261EA9"/>
    <w:rsid w:val="00261F1A"/>
    <w:rsid w:val="0026377F"/>
    <w:rsid w:val="00263913"/>
    <w:rsid w:val="00263B2B"/>
    <w:rsid w:val="00264A3B"/>
    <w:rsid w:val="00265228"/>
    <w:rsid w:val="0026670D"/>
    <w:rsid w:val="00267374"/>
    <w:rsid w:val="0027127B"/>
    <w:rsid w:val="0027135B"/>
    <w:rsid w:val="002719DC"/>
    <w:rsid w:val="00271F16"/>
    <w:rsid w:val="00271FE3"/>
    <w:rsid w:val="00272909"/>
    <w:rsid w:val="00272F39"/>
    <w:rsid w:val="00273402"/>
    <w:rsid w:val="0027383F"/>
    <w:rsid w:val="002755A8"/>
    <w:rsid w:val="002765EE"/>
    <w:rsid w:val="002767F7"/>
    <w:rsid w:val="00277215"/>
    <w:rsid w:val="00277927"/>
    <w:rsid w:val="00277DE2"/>
    <w:rsid w:val="00280469"/>
    <w:rsid w:val="00282476"/>
    <w:rsid w:val="00282A9F"/>
    <w:rsid w:val="002831B1"/>
    <w:rsid w:val="00284070"/>
    <w:rsid w:val="00284695"/>
    <w:rsid w:val="00284ADF"/>
    <w:rsid w:val="002861A4"/>
    <w:rsid w:val="00286B7A"/>
    <w:rsid w:val="00287812"/>
    <w:rsid w:val="00290417"/>
    <w:rsid w:val="00290867"/>
    <w:rsid w:val="002908E0"/>
    <w:rsid w:val="00290AB3"/>
    <w:rsid w:val="00290EAD"/>
    <w:rsid w:val="00291FFC"/>
    <w:rsid w:val="00292308"/>
    <w:rsid w:val="0029269D"/>
    <w:rsid w:val="002927CC"/>
    <w:rsid w:val="00293398"/>
    <w:rsid w:val="002938AD"/>
    <w:rsid w:val="002950A4"/>
    <w:rsid w:val="0029530C"/>
    <w:rsid w:val="00295CDD"/>
    <w:rsid w:val="00296203"/>
    <w:rsid w:val="00296278"/>
    <w:rsid w:val="00296BB8"/>
    <w:rsid w:val="00296D43"/>
    <w:rsid w:val="00297058"/>
    <w:rsid w:val="002A00FF"/>
    <w:rsid w:val="002A01F6"/>
    <w:rsid w:val="002A0BBD"/>
    <w:rsid w:val="002A0CC8"/>
    <w:rsid w:val="002A106E"/>
    <w:rsid w:val="002A1FEE"/>
    <w:rsid w:val="002A2592"/>
    <w:rsid w:val="002A326E"/>
    <w:rsid w:val="002A3826"/>
    <w:rsid w:val="002A3C67"/>
    <w:rsid w:val="002A3CBF"/>
    <w:rsid w:val="002A5039"/>
    <w:rsid w:val="002A5A78"/>
    <w:rsid w:val="002A6290"/>
    <w:rsid w:val="002A6B68"/>
    <w:rsid w:val="002A73E4"/>
    <w:rsid w:val="002A73E8"/>
    <w:rsid w:val="002A75DA"/>
    <w:rsid w:val="002B025F"/>
    <w:rsid w:val="002B0C39"/>
    <w:rsid w:val="002B10CA"/>
    <w:rsid w:val="002B25A7"/>
    <w:rsid w:val="002B288E"/>
    <w:rsid w:val="002B3126"/>
    <w:rsid w:val="002B3139"/>
    <w:rsid w:val="002B339E"/>
    <w:rsid w:val="002B3403"/>
    <w:rsid w:val="002B376C"/>
    <w:rsid w:val="002C08C2"/>
    <w:rsid w:val="002C1E95"/>
    <w:rsid w:val="002C2095"/>
    <w:rsid w:val="002C26AC"/>
    <w:rsid w:val="002C29CF"/>
    <w:rsid w:val="002C29EF"/>
    <w:rsid w:val="002C2DCF"/>
    <w:rsid w:val="002C3BD5"/>
    <w:rsid w:val="002C4222"/>
    <w:rsid w:val="002C48CA"/>
    <w:rsid w:val="002C4A3E"/>
    <w:rsid w:val="002C53A5"/>
    <w:rsid w:val="002C5662"/>
    <w:rsid w:val="002C5F97"/>
    <w:rsid w:val="002C61D7"/>
    <w:rsid w:val="002C65CA"/>
    <w:rsid w:val="002C7785"/>
    <w:rsid w:val="002D02C5"/>
    <w:rsid w:val="002D0C8C"/>
    <w:rsid w:val="002D1346"/>
    <w:rsid w:val="002D1659"/>
    <w:rsid w:val="002D18EC"/>
    <w:rsid w:val="002D1B7E"/>
    <w:rsid w:val="002D2084"/>
    <w:rsid w:val="002D2598"/>
    <w:rsid w:val="002D3ABF"/>
    <w:rsid w:val="002D3E7A"/>
    <w:rsid w:val="002D477C"/>
    <w:rsid w:val="002D536B"/>
    <w:rsid w:val="002D53C0"/>
    <w:rsid w:val="002D5F10"/>
    <w:rsid w:val="002D5F25"/>
    <w:rsid w:val="002D5F66"/>
    <w:rsid w:val="002D708E"/>
    <w:rsid w:val="002D718D"/>
    <w:rsid w:val="002D7377"/>
    <w:rsid w:val="002E06D5"/>
    <w:rsid w:val="002E0DF8"/>
    <w:rsid w:val="002E134B"/>
    <w:rsid w:val="002E3640"/>
    <w:rsid w:val="002E36C7"/>
    <w:rsid w:val="002E3899"/>
    <w:rsid w:val="002E3A5F"/>
    <w:rsid w:val="002E3C3E"/>
    <w:rsid w:val="002E3E0E"/>
    <w:rsid w:val="002E41DA"/>
    <w:rsid w:val="002E4C2C"/>
    <w:rsid w:val="002E5203"/>
    <w:rsid w:val="002E5233"/>
    <w:rsid w:val="002E61B4"/>
    <w:rsid w:val="002E6CC3"/>
    <w:rsid w:val="002E6E31"/>
    <w:rsid w:val="002E7591"/>
    <w:rsid w:val="002E7C7E"/>
    <w:rsid w:val="002F122E"/>
    <w:rsid w:val="002F28C6"/>
    <w:rsid w:val="002F2FA1"/>
    <w:rsid w:val="002F410B"/>
    <w:rsid w:val="002F5834"/>
    <w:rsid w:val="002F597B"/>
    <w:rsid w:val="002F65E1"/>
    <w:rsid w:val="002F66E6"/>
    <w:rsid w:val="002F684B"/>
    <w:rsid w:val="002F7445"/>
    <w:rsid w:val="002F7D94"/>
    <w:rsid w:val="002F7DE3"/>
    <w:rsid w:val="0030010C"/>
    <w:rsid w:val="003006DE"/>
    <w:rsid w:val="00300FE9"/>
    <w:rsid w:val="003013E0"/>
    <w:rsid w:val="00301A0D"/>
    <w:rsid w:val="00301E3A"/>
    <w:rsid w:val="003028B7"/>
    <w:rsid w:val="003045CA"/>
    <w:rsid w:val="0030519D"/>
    <w:rsid w:val="00305C87"/>
    <w:rsid w:val="00306100"/>
    <w:rsid w:val="003069A4"/>
    <w:rsid w:val="00306CD6"/>
    <w:rsid w:val="0031127F"/>
    <w:rsid w:val="0031186E"/>
    <w:rsid w:val="00311955"/>
    <w:rsid w:val="00311C6E"/>
    <w:rsid w:val="003122DB"/>
    <w:rsid w:val="00313632"/>
    <w:rsid w:val="00313F74"/>
    <w:rsid w:val="00314506"/>
    <w:rsid w:val="00314899"/>
    <w:rsid w:val="00314901"/>
    <w:rsid w:val="00315385"/>
    <w:rsid w:val="00315518"/>
    <w:rsid w:val="00315F4E"/>
    <w:rsid w:val="00316AA0"/>
    <w:rsid w:val="003178AC"/>
    <w:rsid w:val="0032028E"/>
    <w:rsid w:val="00320CAD"/>
    <w:rsid w:val="00321187"/>
    <w:rsid w:val="00321202"/>
    <w:rsid w:val="00321D3C"/>
    <w:rsid w:val="00322F3B"/>
    <w:rsid w:val="00322F4D"/>
    <w:rsid w:val="003238F2"/>
    <w:rsid w:val="00323BA0"/>
    <w:rsid w:val="00324C5F"/>
    <w:rsid w:val="00325640"/>
    <w:rsid w:val="00325A9A"/>
    <w:rsid w:val="003265F0"/>
    <w:rsid w:val="00326B24"/>
    <w:rsid w:val="00326D0C"/>
    <w:rsid w:val="00330F49"/>
    <w:rsid w:val="00331056"/>
    <w:rsid w:val="00331723"/>
    <w:rsid w:val="00331E09"/>
    <w:rsid w:val="00332245"/>
    <w:rsid w:val="003328D6"/>
    <w:rsid w:val="003328F5"/>
    <w:rsid w:val="00332CC8"/>
    <w:rsid w:val="00332F61"/>
    <w:rsid w:val="00333359"/>
    <w:rsid w:val="0033348E"/>
    <w:rsid w:val="00334195"/>
    <w:rsid w:val="00334715"/>
    <w:rsid w:val="00334FA8"/>
    <w:rsid w:val="00334FB0"/>
    <w:rsid w:val="003361E0"/>
    <w:rsid w:val="00336FC9"/>
    <w:rsid w:val="0033735B"/>
    <w:rsid w:val="00337421"/>
    <w:rsid w:val="00337ABB"/>
    <w:rsid w:val="00340715"/>
    <w:rsid w:val="00340969"/>
    <w:rsid w:val="0034225F"/>
    <w:rsid w:val="003428F1"/>
    <w:rsid w:val="0034302E"/>
    <w:rsid w:val="00344322"/>
    <w:rsid w:val="0034567E"/>
    <w:rsid w:val="00345799"/>
    <w:rsid w:val="00345B48"/>
    <w:rsid w:val="0034602F"/>
    <w:rsid w:val="00346C6B"/>
    <w:rsid w:val="00347043"/>
    <w:rsid w:val="003472E8"/>
    <w:rsid w:val="0034763A"/>
    <w:rsid w:val="0034781A"/>
    <w:rsid w:val="00347B6A"/>
    <w:rsid w:val="0035034A"/>
    <w:rsid w:val="00351524"/>
    <w:rsid w:val="0035294F"/>
    <w:rsid w:val="00353072"/>
    <w:rsid w:val="00353A72"/>
    <w:rsid w:val="00353C80"/>
    <w:rsid w:val="00353C97"/>
    <w:rsid w:val="003547FE"/>
    <w:rsid w:val="00354E3A"/>
    <w:rsid w:val="003551D6"/>
    <w:rsid w:val="0035568C"/>
    <w:rsid w:val="00355789"/>
    <w:rsid w:val="00356212"/>
    <w:rsid w:val="00356293"/>
    <w:rsid w:val="003568BF"/>
    <w:rsid w:val="00357DCD"/>
    <w:rsid w:val="00360475"/>
    <w:rsid w:val="00360773"/>
    <w:rsid w:val="00360824"/>
    <w:rsid w:val="00360E08"/>
    <w:rsid w:val="00360FE2"/>
    <w:rsid w:val="003614CF"/>
    <w:rsid w:val="00361548"/>
    <w:rsid w:val="0036170C"/>
    <w:rsid w:val="003623AD"/>
    <w:rsid w:val="003623CC"/>
    <w:rsid w:val="003641F5"/>
    <w:rsid w:val="00364A31"/>
    <w:rsid w:val="003651B1"/>
    <w:rsid w:val="00366042"/>
    <w:rsid w:val="00366782"/>
    <w:rsid w:val="003669BF"/>
    <w:rsid w:val="00366AFE"/>
    <w:rsid w:val="00366B8F"/>
    <w:rsid w:val="0036768C"/>
    <w:rsid w:val="00370CD3"/>
    <w:rsid w:val="00373F1D"/>
    <w:rsid w:val="00374899"/>
    <w:rsid w:val="00374E16"/>
    <w:rsid w:val="003752A0"/>
    <w:rsid w:val="00375A6F"/>
    <w:rsid w:val="00376120"/>
    <w:rsid w:val="003762E6"/>
    <w:rsid w:val="00377227"/>
    <w:rsid w:val="003777E7"/>
    <w:rsid w:val="00377802"/>
    <w:rsid w:val="003779C1"/>
    <w:rsid w:val="00377AF2"/>
    <w:rsid w:val="00377C9F"/>
    <w:rsid w:val="00377CAB"/>
    <w:rsid w:val="0038029E"/>
    <w:rsid w:val="003804ED"/>
    <w:rsid w:val="0038069A"/>
    <w:rsid w:val="003809B5"/>
    <w:rsid w:val="00381D10"/>
    <w:rsid w:val="003825F3"/>
    <w:rsid w:val="00382BA5"/>
    <w:rsid w:val="00382F74"/>
    <w:rsid w:val="003830E8"/>
    <w:rsid w:val="00383278"/>
    <w:rsid w:val="00383A95"/>
    <w:rsid w:val="00383B2C"/>
    <w:rsid w:val="003840D2"/>
    <w:rsid w:val="003840D7"/>
    <w:rsid w:val="0038459E"/>
    <w:rsid w:val="003866F1"/>
    <w:rsid w:val="003876FF"/>
    <w:rsid w:val="003878F7"/>
    <w:rsid w:val="00387A9D"/>
    <w:rsid w:val="00387B10"/>
    <w:rsid w:val="00387F73"/>
    <w:rsid w:val="00390111"/>
    <w:rsid w:val="00390B97"/>
    <w:rsid w:val="00390EE6"/>
    <w:rsid w:val="00391416"/>
    <w:rsid w:val="00391ABF"/>
    <w:rsid w:val="0039399B"/>
    <w:rsid w:val="0039400C"/>
    <w:rsid w:val="00394579"/>
    <w:rsid w:val="00395320"/>
    <w:rsid w:val="003954B8"/>
    <w:rsid w:val="00395540"/>
    <w:rsid w:val="0039665B"/>
    <w:rsid w:val="0039792C"/>
    <w:rsid w:val="003A12C2"/>
    <w:rsid w:val="003A2124"/>
    <w:rsid w:val="003A2185"/>
    <w:rsid w:val="003A2238"/>
    <w:rsid w:val="003A22AA"/>
    <w:rsid w:val="003A25F2"/>
    <w:rsid w:val="003A2817"/>
    <w:rsid w:val="003A2AB3"/>
    <w:rsid w:val="003A2D77"/>
    <w:rsid w:val="003A3392"/>
    <w:rsid w:val="003A3E9C"/>
    <w:rsid w:val="003A427E"/>
    <w:rsid w:val="003A5599"/>
    <w:rsid w:val="003A587E"/>
    <w:rsid w:val="003A62EC"/>
    <w:rsid w:val="003A654C"/>
    <w:rsid w:val="003A654D"/>
    <w:rsid w:val="003A6D41"/>
    <w:rsid w:val="003A6F80"/>
    <w:rsid w:val="003A7EC4"/>
    <w:rsid w:val="003B04DC"/>
    <w:rsid w:val="003B0529"/>
    <w:rsid w:val="003B094D"/>
    <w:rsid w:val="003B0B91"/>
    <w:rsid w:val="003B1297"/>
    <w:rsid w:val="003B1B3A"/>
    <w:rsid w:val="003B2F06"/>
    <w:rsid w:val="003B35B5"/>
    <w:rsid w:val="003B4A5B"/>
    <w:rsid w:val="003B53D0"/>
    <w:rsid w:val="003B5FD0"/>
    <w:rsid w:val="003B66BD"/>
    <w:rsid w:val="003B6B11"/>
    <w:rsid w:val="003B6C48"/>
    <w:rsid w:val="003B737F"/>
    <w:rsid w:val="003B7824"/>
    <w:rsid w:val="003C020F"/>
    <w:rsid w:val="003C0240"/>
    <w:rsid w:val="003C0722"/>
    <w:rsid w:val="003C0AA4"/>
    <w:rsid w:val="003C2956"/>
    <w:rsid w:val="003C3625"/>
    <w:rsid w:val="003C51D1"/>
    <w:rsid w:val="003C647B"/>
    <w:rsid w:val="003C660B"/>
    <w:rsid w:val="003C696F"/>
    <w:rsid w:val="003C6F1B"/>
    <w:rsid w:val="003C7E56"/>
    <w:rsid w:val="003C7E71"/>
    <w:rsid w:val="003D0802"/>
    <w:rsid w:val="003D1099"/>
    <w:rsid w:val="003D14DF"/>
    <w:rsid w:val="003D2875"/>
    <w:rsid w:val="003D2BEA"/>
    <w:rsid w:val="003D2D86"/>
    <w:rsid w:val="003D332D"/>
    <w:rsid w:val="003D3B83"/>
    <w:rsid w:val="003D4DB0"/>
    <w:rsid w:val="003D53F4"/>
    <w:rsid w:val="003D56DC"/>
    <w:rsid w:val="003D5926"/>
    <w:rsid w:val="003D59BA"/>
    <w:rsid w:val="003D5E66"/>
    <w:rsid w:val="003D6533"/>
    <w:rsid w:val="003D6A3F"/>
    <w:rsid w:val="003D79D3"/>
    <w:rsid w:val="003E0536"/>
    <w:rsid w:val="003E10D7"/>
    <w:rsid w:val="003E1FA2"/>
    <w:rsid w:val="003E233C"/>
    <w:rsid w:val="003E34B9"/>
    <w:rsid w:val="003E3730"/>
    <w:rsid w:val="003E3C62"/>
    <w:rsid w:val="003E4593"/>
    <w:rsid w:val="003E47F4"/>
    <w:rsid w:val="003E53D6"/>
    <w:rsid w:val="003E56CB"/>
    <w:rsid w:val="003E5863"/>
    <w:rsid w:val="003E595A"/>
    <w:rsid w:val="003E6B2D"/>
    <w:rsid w:val="003E6B78"/>
    <w:rsid w:val="003E6B99"/>
    <w:rsid w:val="003E700F"/>
    <w:rsid w:val="003E77E6"/>
    <w:rsid w:val="003F058C"/>
    <w:rsid w:val="003F064A"/>
    <w:rsid w:val="003F0B84"/>
    <w:rsid w:val="003F116F"/>
    <w:rsid w:val="003F1FEA"/>
    <w:rsid w:val="003F2269"/>
    <w:rsid w:val="003F24AB"/>
    <w:rsid w:val="003F2784"/>
    <w:rsid w:val="003F3E3D"/>
    <w:rsid w:val="003F51BE"/>
    <w:rsid w:val="003F5943"/>
    <w:rsid w:val="003F7334"/>
    <w:rsid w:val="003F78E2"/>
    <w:rsid w:val="003F7A04"/>
    <w:rsid w:val="004004AE"/>
    <w:rsid w:val="00400CFC"/>
    <w:rsid w:val="0040134C"/>
    <w:rsid w:val="00402A28"/>
    <w:rsid w:val="00402AEA"/>
    <w:rsid w:val="00403764"/>
    <w:rsid w:val="00403993"/>
    <w:rsid w:val="00403A11"/>
    <w:rsid w:val="00403B69"/>
    <w:rsid w:val="00405325"/>
    <w:rsid w:val="0040570A"/>
    <w:rsid w:val="0040585C"/>
    <w:rsid w:val="004068DC"/>
    <w:rsid w:val="00406C74"/>
    <w:rsid w:val="00407492"/>
    <w:rsid w:val="00407A02"/>
    <w:rsid w:val="00410479"/>
    <w:rsid w:val="00410641"/>
    <w:rsid w:val="00410CE3"/>
    <w:rsid w:val="00412746"/>
    <w:rsid w:val="00412875"/>
    <w:rsid w:val="00413916"/>
    <w:rsid w:val="00413F48"/>
    <w:rsid w:val="004154C8"/>
    <w:rsid w:val="004162A5"/>
    <w:rsid w:val="0041645D"/>
    <w:rsid w:val="00416D2A"/>
    <w:rsid w:val="004204EF"/>
    <w:rsid w:val="00420519"/>
    <w:rsid w:val="0042154E"/>
    <w:rsid w:val="0042189E"/>
    <w:rsid w:val="00423AAC"/>
    <w:rsid w:val="00423F4D"/>
    <w:rsid w:val="0042406A"/>
    <w:rsid w:val="00424F61"/>
    <w:rsid w:val="00425305"/>
    <w:rsid w:val="00425EAD"/>
    <w:rsid w:val="00426122"/>
    <w:rsid w:val="00426200"/>
    <w:rsid w:val="0042699B"/>
    <w:rsid w:val="004269E4"/>
    <w:rsid w:val="00426C6F"/>
    <w:rsid w:val="0042716A"/>
    <w:rsid w:val="00427813"/>
    <w:rsid w:val="004278D7"/>
    <w:rsid w:val="00427DFD"/>
    <w:rsid w:val="004300D7"/>
    <w:rsid w:val="00430182"/>
    <w:rsid w:val="004308F2"/>
    <w:rsid w:val="00432EA3"/>
    <w:rsid w:val="004332E6"/>
    <w:rsid w:val="00433765"/>
    <w:rsid w:val="004338EE"/>
    <w:rsid w:val="004349FA"/>
    <w:rsid w:val="00435003"/>
    <w:rsid w:val="00435B01"/>
    <w:rsid w:val="0043681E"/>
    <w:rsid w:val="004377CE"/>
    <w:rsid w:val="00440231"/>
    <w:rsid w:val="00440C28"/>
    <w:rsid w:val="004414FF"/>
    <w:rsid w:val="00442733"/>
    <w:rsid w:val="00442E39"/>
    <w:rsid w:val="0044511C"/>
    <w:rsid w:val="00445275"/>
    <w:rsid w:val="00445901"/>
    <w:rsid w:val="00445F3B"/>
    <w:rsid w:val="00446089"/>
    <w:rsid w:val="00447474"/>
    <w:rsid w:val="0045051C"/>
    <w:rsid w:val="00450C44"/>
    <w:rsid w:val="00451615"/>
    <w:rsid w:val="00452C99"/>
    <w:rsid w:val="0045325D"/>
    <w:rsid w:val="0045345B"/>
    <w:rsid w:val="00454E2B"/>
    <w:rsid w:val="00455210"/>
    <w:rsid w:val="0045606E"/>
    <w:rsid w:val="00456270"/>
    <w:rsid w:val="00456FD5"/>
    <w:rsid w:val="0045704B"/>
    <w:rsid w:val="0046190B"/>
    <w:rsid w:val="00461FF5"/>
    <w:rsid w:val="00462078"/>
    <w:rsid w:val="00463015"/>
    <w:rsid w:val="004639E6"/>
    <w:rsid w:val="00463EB8"/>
    <w:rsid w:val="004647FD"/>
    <w:rsid w:val="00464CC6"/>
    <w:rsid w:val="00464E39"/>
    <w:rsid w:val="00465573"/>
    <w:rsid w:val="00465875"/>
    <w:rsid w:val="00466C8D"/>
    <w:rsid w:val="004676B3"/>
    <w:rsid w:val="00467736"/>
    <w:rsid w:val="00470F95"/>
    <w:rsid w:val="004720CE"/>
    <w:rsid w:val="004723C0"/>
    <w:rsid w:val="00472411"/>
    <w:rsid w:val="0047258C"/>
    <w:rsid w:val="00473533"/>
    <w:rsid w:val="00473E3A"/>
    <w:rsid w:val="0047467C"/>
    <w:rsid w:val="00474777"/>
    <w:rsid w:val="00474E1A"/>
    <w:rsid w:val="004753DA"/>
    <w:rsid w:val="00475F52"/>
    <w:rsid w:val="004769E6"/>
    <w:rsid w:val="00476B7F"/>
    <w:rsid w:val="00477188"/>
    <w:rsid w:val="00477A6E"/>
    <w:rsid w:val="00477B0B"/>
    <w:rsid w:val="00480194"/>
    <w:rsid w:val="0048118F"/>
    <w:rsid w:val="00482201"/>
    <w:rsid w:val="00482426"/>
    <w:rsid w:val="00482E76"/>
    <w:rsid w:val="004834D3"/>
    <w:rsid w:val="004841F4"/>
    <w:rsid w:val="0048426C"/>
    <w:rsid w:val="004846B0"/>
    <w:rsid w:val="00484770"/>
    <w:rsid w:val="00484BDF"/>
    <w:rsid w:val="00485591"/>
    <w:rsid w:val="00485D06"/>
    <w:rsid w:val="00486855"/>
    <w:rsid w:val="00486A27"/>
    <w:rsid w:val="00486DEE"/>
    <w:rsid w:val="004872BE"/>
    <w:rsid w:val="0048731C"/>
    <w:rsid w:val="00490E05"/>
    <w:rsid w:val="00490E4C"/>
    <w:rsid w:val="004910AF"/>
    <w:rsid w:val="004912F4"/>
    <w:rsid w:val="00492072"/>
    <w:rsid w:val="0049222E"/>
    <w:rsid w:val="00492740"/>
    <w:rsid w:val="0049276D"/>
    <w:rsid w:val="00493B5A"/>
    <w:rsid w:val="00494041"/>
    <w:rsid w:val="00494397"/>
    <w:rsid w:val="00494491"/>
    <w:rsid w:val="00494693"/>
    <w:rsid w:val="004948D9"/>
    <w:rsid w:val="004952B2"/>
    <w:rsid w:val="004954A7"/>
    <w:rsid w:val="004960E0"/>
    <w:rsid w:val="0049650B"/>
    <w:rsid w:val="00496B6C"/>
    <w:rsid w:val="00496BD3"/>
    <w:rsid w:val="00497189"/>
    <w:rsid w:val="004A0301"/>
    <w:rsid w:val="004A09C6"/>
    <w:rsid w:val="004A0E58"/>
    <w:rsid w:val="004A16FE"/>
    <w:rsid w:val="004A1952"/>
    <w:rsid w:val="004A1A64"/>
    <w:rsid w:val="004A27EE"/>
    <w:rsid w:val="004A3065"/>
    <w:rsid w:val="004A4128"/>
    <w:rsid w:val="004A4637"/>
    <w:rsid w:val="004A5144"/>
    <w:rsid w:val="004A5EBF"/>
    <w:rsid w:val="004A5EE7"/>
    <w:rsid w:val="004A6530"/>
    <w:rsid w:val="004A66DB"/>
    <w:rsid w:val="004A6AF7"/>
    <w:rsid w:val="004A7422"/>
    <w:rsid w:val="004A7E25"/>
    <w:rsid w:val="004B016B"/>
    <w:rsid w:val="004B07D0"/>
    <w:rsid w:val="004B134D"/>
    <w:rsid w:val="004B3F2F"/>
    <w:rsid w:val="004B44B6"/>
    <w:rsid w:val="004B4883"/>
    <w:rsid w:val="004B5029"/>
    <w:rsid w:val="004B6237"/>
    <w:rsid w:val="004B6B6C"/>
    <w:rsid w:val="004B720C"/>
    <w:rsid w:val="004B78A6"/>
    <w:rsid w:val="004B7A9C"/>
    <w:rsid w:val="004B7C3C"/>
    <w:rsid w:val="004B7CFF"/>
    <w:rsid w:val="004C08EE"/>
    <w:rsid w:val="004C1620"/>
    <w:rsid w:val="004C1A0B"/>
    <w:rsid w:val="004C1A60"/>
    <w:rsid w:val="004C1C7B"/>
    <w:rsid w:val="004C292A"/>
    <w:rsid w:val="004C2CC1"/>
    <w:rsid w:val="004C31DF"/>
    <w:rsid w:val="004C35DE"/>
    <w:rsid w:val="004C3B48"/>
    <w:rsid w:val="004C3CCB"/>
    <w:rsid w:val="004C3CF7"/>
    <w:rsid w:val="004C557B"/>
    <w:rsid w:val="004C570A"/>
    <w:rsid w:val="004C5D1E"/>
    <w:rsid w:val="004C6030"/>
    <w:rsid w:val="004C625B"/>
    <w:rsid w:val="004C6E96"/>
    <w:rsid w:val="004C6F89"/>
    <w:rsid w:val="004C7BF6"/>
    <w:rsid w:val="004C7F72"/>
    <w:rsid w:val="004D00C1"/>
    <w:rsid w:val="004D07ED"/>
    <w:rsid w:val="004D097D"/>
    <w:rsid w:val="004D0983"/>
    <w:rsid w:val="004D1024"/>
    <w:rsid w:val="004D2A41"/>
    <w:rsid w:val="004D2C66"/>
    <w:rsid w:val="004D2DDC"/>
    <w:rsid w:val="004D3BE6"/>
    <w:rsid w:val="004D50A0"/>
    <w:rsid w:val="004D58E6"/>
    <w:rsid w:val="004D5DE9"/>
    <w:rsid w:val="004D6A72"/>
    <w:rsid w:val="004D7626"/>
    <w:rsid w:val="004D7E5F"/>
    <w:rsid w:val="004E0D96"/>
    <w:rsid w:val="004E1BA6"/>
    <w:rsid w:val="004E1FB5"/>
    <w:rsid w:val="004E291C"/>
    <w:rsid w:val="004E2DD4"/>
    <w:rsid w:val="004E2F92"/>
    <w:rsid w:val="004E34E2"/>
    <w:rsid w:val="004E35C3"/>
    <w:rsid w:val="004E368F"/>
    <w:rsid w:val="004E3A1B"/>
    <w:rsid w:val="004E3ACA"/>
    <w:rsid w:val="004E42EC"/>
    <w:rsid w:val="004E5E58"/>
    <w:rsid w:val="004E7B5A"/>
    <w:rsid w:val="004F0C03"/>
    <w:rsid w:val="004F0C26"/>
    <w:rsid w:val="004F0FDA"/>
    <w:rsid w:val="004F164C"/>
    <w:rsid w:val="004F3637"/>
    <w:rsid w:val="004F3A87"/>
    <w:rsid w:val="004F3ECB"/>
    <w:rsid w:val="004F4461"/>
    <w:rsid w:val="004F47EE"/>
    <w:rsid w:val="004F4855"/>
    <w:rsid w:val="004F4AB4"/>
    <w:rsid w:val="004F5D61"/>
    <w:rsid w:val="004F60C3"/>
    <w:rsid w:val="004F62E7"/>
    <w:rsid w:val="004F749C"/>
    <w:rsid w:val="004F7C0E"/>
    <w:rsid w:val="00500EF6"/>
    <w:rsid w:val="0050165B"/>
    <w:rsid w:val="00501BA5"/>
    <w:rsid w:val="00501D63"/>
    <w:rsid w:val="005034AD"/>
    <w:rsid w:val="00503C94"/>
    <w:rsid w:val="005048A1"/>
    <w:rsid w:val="00505F18"/>
    <w:rsid w:val="0050605A"/>
    <w:rsid w:val="0050629C"/>
    <w:rsid w:val="00507568"/>
    <w:rsid w:val="00507716"/>
    <w:rsid w:val="005079B8"/>
    <w:rsid w:val="005105A6"/>
    <w:rsid w:val="00510AE1"/>
    <w:rsid w:val="00510DD3"/>
    <w:rsid w:val="00511543"/>
    <w:rsid w:val="005119B7"/>
    <w:rsid w:val="00511EFF"/>
    <w:rsid w:val="00512586"/>
    <w:rsid w:val="00512899"/>
    <w:rsid w:val="00512BBB"/>
    <w:rsid w:val="00513159"/>
    <w:rsid w:val="00513CA2"/>
    <w:rsid w:val="00513D47"/>
    <w:rsid w:val="005165DC"/>
    <w:rsid w:val="00516BE5"/>
    <w:rsid w:val="00517378"/>
    <w:rsid w:val="005176B6"/>
    <w:rsid w:val="00520104"/>
    <w:rsid w:val="005228FB"/>
    <w:rsid w:val="00523600"/>
    <w:rsid w:val="005250D4"/>
    <w:rsid w:val="005268D7"/>
    <w:rsid w:val="00530884"/>
    <w:rsid w:val="005309F3"/>
    <w:rsid w:val="00530BA6"/>
    <w:rsid w:val="00530D57"/>
    <w:rsid w:val="00531ABF"/>
    <w:rsid w:val="00531D0B"/>
    <w:rsid w:val="00531FA0"/>
    <w:rsid w:val="00532289"/>
    <w:rsid w:val="0053312E"/>
    <w:rsid w:val="00534536"/>
    <w:rsid w:val="005345E5"/>
    <w:rsid w:val="00534DB6"/>
    <w:rsid w:val="005352E8"/>
    <w:rsid w:val="00536081"/>
    <w:rsid w:val="00536E5F"/>
    <w:rsid w:val="005376EB"/>
    <w:rsid w:val="005377C6"/>
    <w:rsid w:val="00541F15"/>
    <w:rsid w:val="00542902"/>
    <w:rsid w:val="00542B92"/>
    <w:rsid w:val="00543A88"/>
    <w:rsid w:val="00543AD6"/>
    <w:rsid w:val="00543C3C"/>
    <w:rsid w:val="0054400C"/>
    <w:rsid w:val="0054451C"/>
    <w:rsid w:val="005450B8"/>
    <w:rsid w:val="00545107"/>
    <w:rsid w:val="005466D3"/>
    <w:rsid w:val="005473BB"/>
    <w:rsid w:val="005477DD"/>
    <w:rsid w:val="005478D0"/>
    <w:rsid w:val="005478E7"/>
    <w:rsid w:val="0055042C"/>
    <w:rsid w:val="005512AA"/>
    <w:rsid w:val="0055141E"/>
    <w:rsid w:val="005516E5"/>
    <w:rsid w:val="00551AA6"/>
    <w:rsid w:val="00551D39"/>
    <w:rsid w:val="0055280E"/>
    <w:rsid w:val="00553552"/>
    <w:rsid w:val="00553586"/>
    <w:rsid w:val="00553A3A"/>
    <w:rsid w:val="00553AEE"/>
    <w:rsid w:val="00553C45"/>
    <w:rsid w:val="00554A04"/>
    <w:rsid w:val="00555032"/>
    <w:rsid w:val="005553C4"/>
    <w:rsid w:val="0055600A"/>
    <w:rsid w:val="005565C7"/>
    <w:rsid w:val="005567F2"/>
    <w:rsid w:val="00557029"/>
    <w:rsid w:val="00557D71"/>
    <w:rsid w:val="00560810"/>
    <w:rsid w:val="005611C2"/>
    <w:rsid w:val="005616BE"/>
    <w:rsid w:val="005616C3"/>
    <w:rsid w:val="005621B9"/>
    <w:rsid w:val="0056291D"/>
    <w:rsid w:val="00563026"/>
    <w:rsid w:val="00564073"/>
    <w:rsid w:val="005643F5"/>
    <w:rsid w:val="00564C44"/>
    <w:rsid w:val="00566046"/>
    <w:rsid w:val="005660E4"/>
    <w:rsid w:val="00566A32"/>
    <w:rsid w:val="00566E43"/>
    <w:rsid w:val="00567BDA"/>
    <w:rsid w:val="00567C9D"/>
    <w:rsid w:val="00567DB6"/>
    <w:rsid w:val="00567ECE"/>
    <w:rsid w:val="005703C1"/>
    <w:rsid w:val="005710E5"/>
    <w:rsid w:val="00571264"/>
    <w:rsid w:val="005712A3"/>
    <w:rsid w:val="0057143F"/>
    <w:rsid w:val="0057184A"/>
    <w:rsid w:val="0057311A"/>
    <w:rsid w:val="0057372C"/>
    <w:rsid w:val="005737F5"/>
    <w:rsid w:val="005739B2"/>
    <w:rsid w:val="00574348"/>
    <w:rsid w:val="0057484F"/>
    <w:rsid w:val="00574A71"/>
    <w:rsid w:val="00575670"/>
    <w:rsid w:val="0057617C"/>
    <w:rsid w:val="0057635F"/>
    <w:rsid w:val="00576422"/>
    <w:rsid w:val="00576DBF"/>
    <w:rsid w:val="005775D6"/>
    <w:rsid w:val="0057763B"/>
    <w:rsid w:val="0058021B"/>
    <w:rsid w:val="00580BFE"/>
    <w:rsid w:val="00581523"/>
    <w:rsid w:val="00582395"/>
    <w:rsid w:val="00583286"/>
    <w:rsid w:val="00583362"/>
    <w:rsid w:val="005833AB"/>
    <w:rsid w:val="0058351C"/>
    <w:rsid w:val="0058359B"/>
    <w:rsid w:val="00583C28"/>
    <w:rsid w:val="0058495B"/>
    <w:rsid w:val="00584F82"/>
    <w:rsid w:val="0058516E"/>
    <w:rsid w:val="0058577B"/>
    <w:rsid w:val="0058645C"/>
    <w:rsid w:val="0058646E"/>
    <w:rsid w:val="00586950"/>
    <w:rsid w:val="00586D90"/>
    <w:rsid w:val="00587305"/>
    <w:rsid w:val="00587534"/>
    <w:rsid w:val="00587D21"/>
    <w:rsid w:val="00587ED0"/>
    <w:rsid w:val="00590377"/>
    <w:rsid w:val="00590845"/>
    <w:rsid w:val="00590DC9"/>
    <w:rsid w:val="00591125"/>
    <w:rsid w:val="00593329"/>
    <w:rsid w:val="0059364A"/>
    <w:rsid w:val="0059420A"/>
    <w:rsid w:val="005942B0"/>
    <w:rsid w:val="0059460B"/>
    <w:rsid w:val="005948FE"/>
    <w:rsid w:val="00594A48"/>
    <w:rsid w:val="00595933"/>
    <w:rsid w:val="00595D88"/>
    <w:rsid w:val="005963A0"/>
    <w:rsid w:val="005963AD"/>
    <w:rsid w:val="005963DC"/>
    <w:rsid w:val="005964C0"/>
    <w:rsid w:val="00597136"/>
    <w:rsid w:val="00597E6F"/>
    <w:rsid w:val="005A0519"/>
    <w:rsid w:val="005A0925"/>
    <w:rsid w:val="005A0C2B"/>
    <w:rsid w:val="005A0CE2"/>
    <w:rsid w:val="005A0E08"/>
    <w:rsid w:val="005A1412"/>
    <w:rsid w:val="005A21A5"/>
    <w:rsid w:val="005A22A3"/>
    <w:rsid w:val="005A31A6"/>
    <w:rsid w:val="005A3B9D"/>
    <w:rsid w:val="005A4039"/>
    <w:rsid w:val="005A421E"/>
    <w:rsid w:val="005A4963"/>
    <w:rsid w:val="005A4EB9"/>
    <w:rsid w:val="005A6548"/>
    <w:rsid w:val="005A7A40"/>
    <w:rsid w:val="005A7CCD"/>
    <w:rsid w:val="005B1181"/>
    <w:rsid w:val="005B1EDB"/>
    <w:rsid w:val="005B2553"/>
    <w:rsid w:val="005B32EA"/>
    <w:rsid w:val="005B342A"/>
    <w:rsid w:val="005B4363"/>
    <w:rsid w:val="005B48FE"/>
    <w:rsid w:val="005B4D05"/>
    <w:rsid w:val="005B545D"/>
    <w:rsid w:val="005B5666"/>
    <w:rsid w:val="005B568E"/>
    <w:rsid w:val="005B6421"/>
    <w:rsid w:val="005B6732"/>
    <w:rsid w:val="005B6A6F"/>
    <w:rsid w:val="005B6CE0"/>
    <w:rsid w:val="005B71C5"/>
    <w:rsid w:val="005B7C5B"/>
    <w:rsid w:val="005C0492"/>
    <w:rsid w:val="005C10C0"/>
    <w:rsid w:val="005C163D"/>
    <w:rsid w:val="005C1C3A"/>
    <w:rsid w:val="005C1E76"/>
    <w:rsid w:val="005C2358"/>
    <w:rsid w:val="005C3B67"/>
    <w:rsid w:val="005C3E49"/>
    <w:rsid w:val="005C3F41"/>
    <w:rsid w:val="005C400B"/>
    <w:rsid w:val="005C43C7"/>
    <w:rsid w:val="005C5387"/>
    <w:rsid w:val="005C5646"/>
    <w:rsid w:val="005C5C5C"/>
    <w:rsid w:val="005C7112"/>
    <w:rsid w:val="005D020F"/>
    <w:rsid w:val="005D31A7"/>
    <w:rsid w:val="005D3204"/>
    <w:rsid w:val="005D390C"/>
    <w:rsid w:val="005D3A25"/>
    <w:rsid w:val="005D3EB6"/>
    <w:rsid w:val="005D539E"/>
    <w:rsid w:val="005D606A"/>
    <w:rsid w:val="005D631D"/>
    <w:rsid w:val="005D641A"/>
    <w:rsid w:val="005D723A"/>
    <w:rsid w:val="005D7843"/>
    <w:rsid w:val="005E09DD"/>
    <w:rsid w:val="005E0DC2"/>
    <w:rsid w:val="005E1EAF"/>
    <w:rsid w:val="005E1FEC"/>
    <w:rsid w:val="005E2755"/>
    <w:rsid w:val="005E279D"/>
    <w:rsid w:val="005E27DC"/>
    <w:rsid w:val="005E2D94"/>
    <w:rsid w:val="005E2E5A"/>
    <w:rsid w:val="005E39FC"/>
    <w:rsid w:val="005E43F2"/>
    <w:rsid w:val="005E4F52"/>
    <w:rsid w:val="005E558D"/>
    <w:rsid w:val="005E63E7"/>
    <w:rsid w:val="005E63F5"/>
    <w:rsid w:val="005E68AB"/>
    <w:rsid w:val="005E69B1"/>
    <w:rsid w:val="005E7259"/>
    <w:rsid w:val="005E733F"/>
    <w:rsid w:val="005E7561"/>
    <w:rsid w:val="005F0601"/>
    <w:rsid w:val="005F1832"/>
    <w:rsid w:val="005F2043"/>
    <w:rsid w:val="005F2895"/>
    <w:rsid w:val="005F2ABD"/>
    <w:rsid w:val="005F2C65"/>
    <w:rsid w:val="005F2C88"/>
    <w:rsid w:val="005F3E8B"/>
    <w:rsid w:val="005F4436"/>
    <w:rsid w:val="005F460A"/>
    <w:rsid w:val="005F623B"/>
    <w:rsid w:val="005F62C2"/>
    <w:rsid w:val="00601BB4"/>
    <w:rsid w:val="006022A4"/>
    <w:rsid w:val="006027AA"/>
    <w:rsid w:val="00603E0A"/>
    <w:rsid w:val="00603F0F"/>
    <w:rsid w:val="00604280"/>
    <w:rsid w:val="00604975"/>
    <w:rsid w:val="00604AB2"/>
    <w:rsid w:val="0060536A"/>
    <w:rsid w:val="0060560A"/>
    <w:rsid w:val="0060587E"/>
    <w:rsid w:val="00605BBD"/>
    <w:rsid w:val="006063C3"/>
    <w:rsid w:val="006068B4"/>
    <w:rsid w:val="00607ACA"/>
    <w:rsid w:val="00607CD8"/>
    <w:rsid w:val="00607FC7"/>
    <w:rsid w:val="00611505"/>
    <w:rsid w:val="00611B32"/>
    <w:rsid w:val="00612242"/>
    <w:rsid w:val="00612283"/>
    <w:rsid w:val="00612D50"/>
    <w:rsid w:val="00614909"/>
    <w:rsid w:val="00615092"/>
    <w:rsid w:val="006150A1"/>
    <w:rsid w:val="00616146"/>
    <w:rsid w:val="00616705"/>
    <w:rsid w:val="006168C9"/>
    <w:rsid w:val="00616C07"/>
    <w:rsid w:val="006170C3"/>
    <w:rsid w:val="006176E2"/>
    <w:rsid w:val="00617D3B"/>
    <w:rsid w:val="00617F11"/>
    <w:rsid w:val="006202E2"/>
    <w:rsid w:val="006203FE"/>
    <w:rsid w:val="00620540"/>
    <w:rsid w:val="0062092C"/>
    <w:rsid w:val="00620BB3"/>
    <w:rsid w:val="006218B6"/>
    <w:rsid w:val="00621A3E"/>
    <w:rsid w:val="00621F2F"/>
    <w:rsid w:val="006224F3"/>
    <w:rsid w:val="0062303C"/>
    <w:rsid w:val="0062341B"/>
    <w:rsid w:val="006237DE"/>
    <w:rsid w:val="006241B5"/>
    <w:rsid w:val="00624B5F"/>
    <w:rsid w:val="00624E90"/>
    <w:rsid w:val="00625B0D"/>
    <w:rsid w:val="00625CDE"/>
    <w:rsid w:val="00626EAB"/>
    <w:rsid w:val="0063020C"/>
    <w:rsid w:val="006305F9"/>
    <w:rsid w:val="0063078A"/>
    <w:rsid w:val="006308C5"/>
    <w:rsid w:val="00630AAD"/>
    <w:rsid w:val="006316F4"/>
    <w:rsid w:val="00631762"/>
    <w:rsid w:val="00631B07"/>
    <w:rsid w:val="0063210D"/>
    <w:rsid w:val="006329DD"/>
    <w:rsid w:val="00632CDF"/>
    <w:rsid w:val="0063315E"/>
    <w:rsid w:val="00633B79"/>
    <w:rsid w:val="00633BD4"/>
    <w:rsid w:val="0063466A"/>
    <w:rsid w:val="0063480D"/>
    <w:rsid w:val="00635261"/>
    <w:rsid w:val="00635C84"/>
    <w:rsid w:val="00636A26"/>
    <w:rsid w:val="006403C7"/>
    <w:rsid w:val="00641755"/>
    <w:rsid w:val="00642053"/>
    <w:rsid w:val="006422AC"/>
    <w:rsid w:val="00642E3B"/>
    <w:rsid w:val="00643688"/>
    <w:rsid w:val="006445C8"/>
    <w:rsid w:val="00645795"/>
    <w:rsid w:val="00646556"/>
    <w:rsid w:val="006468A8"/>
    <w:rsid w:val="006469A9"/>
    <w:rsid w:val="00646BA6"/>
    <w:rsid w:val="00646D0A"/>
    <w:rsid w:val="006479DE"/>
    <w:rsid w:val="0065041D"/>
    <w:rsid w:val="00650F60"/>
    <w:rsid w:val="00650FA1"/>
    <w:rsid w:val="006511F2"/>
    <w:rsid w:val="00651C56"/>
    <w:rsid w:val="006520B4"/>
    <w:rsid w:val="006523C9"/>
    <w:rsid w:val="006524E2"/>
    <w:rsid w:val="006525A6"/>
    <w:rsid w:val="00652D6F"/>
    <w:rsid w:val="006532C0"/>
    <w:rsid w:val="00653524"/>
    <w:rsid w:val="0065367D"/>
    <w:rsid w:val="00653750"/>
    <w:rsid w:val="006539A4"/>
    <w:rsid w:val="00653B00"/>
    <w:rsid w:val="0065457C"/>
    <w:rsid w:val="00654CD2"/>
    <w:rsid w:val="006562F0"/>
    <w:rsid w:val="00656970"/>
    <w:rsid w:val="00656B43"/>
    <w:rsid w:val="00656B63"/>
    <w:rsid w:val="00656F4C"/>
    <w:rsid w:val="006572CF"/>
    <w:rsid w:val="00660563"/>
    <w:rsid w:val="006605F9"/>
    <w:rsid w:val="00660CA5"/>
    <w:rsid w:val="0066163F"/>
    <w:rsid w:val="00661700"/>
    <w:rsid w:val="00661F2C"/>
    <w:rsid w:val="00662020"/>
    <w:rsid w:val="006627E0"/>
    <w:rsid w:val="006634CD"/>
    <w:rsid w:val="006638C0"/>
    <w:rsid w:val="006642D0"/>
    <w:rsid w:val="00664DC3"/>
    <w:rsid w:val="00664FB7"/>
    <w:rsid w:val="0066531B"/>
    <w:rsid w:val="006657C2"/>
    <w:rsid w:val="00665947"/>
    <w:rsid w:val="00665A33"/>
    <w:rsid w:val="00665A98"/>
    <w:rsid w:val="00665DF6"/>
    <w:rsid w:val="00665FBF"/>
    <w:rsid w:val="00666812"/>
    <w:rsid w:val="006675BB"/>
    <w:rsid w:val="00667670"/>
    <w:rsid w:val="00667821"/>
    <w:rsid w:val="00667EE1"/>
    <w:rsid w:val="0067027E"/>
    <w:rsid w:val="00670A28"/>
    <w:rsid w:val="00670B9C"/>
    <w:rsid w:val="006721C8"/>
    <w:rsid w:val="006726C0"/>
    <w:rsid w:val="006738C8"/>
    <w:rsid w:val="00674132"/>
    <w:rsid w:val="00674C61"/>
    <w:rsid w:val="006761C0"/>
    <w:rsid w:val="0067699A"/>
    <w:rsid w:val="0067786D"/>
    <w:rsid w:val="00677EC1"/>
    <w:rsid w:val="00677F30"/>
    <w:rsid w:val="0068052C"/>
    <w:rsid w:val="00680592"/>
    <w:rsid w:val="006810B5"/>
    <w:rsid w:val="0068124A"/>
    <w:rsid w:val="006813AD"/>
    <w:rsid w:val="006813C4"/>
    <w:rsid w:val="00681787"/>
    <w:rsid w:val="00681B55"/>
    <w:rsid w:val="0068226D"/>
    <w:rsid w:val="0068251A"/>
    <w:rsid w:val="006825E0"/>
    <w:rsid w:val="006831A6"/>
    <w:rsid w:val="006835D2"/>
    <w:rsid w:val="0068386F"/>
    <w:rsid w:val="00683A7C"/>
    <w:rsid w:val="00684E7C"/>
    <w:rsid w:val="00685061"/>
    <w:rsid w:val="006850C3"/>
    <w:rsid w:val="00685509"/>
    <w:rsid w:val="00686393"/>
    <w:rsid w:val="00686AE3"/>
    <w:rsid w:val="006874A5"/>
    <w:rsid w:val="00687CEC"/>
    <w:rsid w:val="00687FCF"/>
    <w:rsid w:val="00690DBE"/>
    <w:rsid w:val="006910FB"/>
    <w:rsid w:val="0069159F"/>
    <w:rsid w:val="00691D2F"/>
    <w:rsid w:val="00691FF9"/>
    <w:rsid w:val="00692657"/>
    <w:rsid w:val="00692950"/>
    <w:rsid w:val="00692BE6"/>
    <w:rsid w:val="0069357D"/>
    <w:rsid w:val="00693CAB"/>
    <w:rsid w:val="00694E19"/>
    <w:rsid w:val="006954D3"/>
    <w:rsid w:val="006955E1"/>
    <w:rsid w:val="00696144"/>
    <w:rsid w:val="006961F1"/>
    <w:rsid w:val="006964E5"/>
    <w:rsid w:val="00696D46"/>
    <w:rsid w:val="00697986"/>
    <w:rsid w:val="00697E4F"/>
    <w:rsid w:val="006A2A5B"/>
    <w:rsid w:val="006A3451"/>
    <w:rsid w:val="006A363A"/>
    <w:rsid w:val="006A3812"/>
    <w:rsid w:val="006A3E6A"/>
    <w:rsid w:val="006A5182"/>
    <w:rsid w:val="006A6A62"/>
    <w:rsid w:val="006A6B03"/>
    <w:rsid w:val="006A6E3A"/>
    <w:rsid w:val="006A7273"/>
    <w:rsid w:val="006A756F"/>
    <w:rsid w:val="006A7DB6"/>
    <w:rsid w:val="006B1074"/>
    <w:rsid w:val="006B1866"/>
    <w:rsid w:val="006B1C7A"/>
    <w:rsid w:val="006B2488"/>
    <w:rsid w:val="006B2ADF"/>
    <w:rsid w:val="006B33BD"/>
    <w:rsid w:val="006B4A86"/>
    <w:rsid w:val="006B5308"/>
    <w:rsid w:val="006B5444"/>
    <w:rsid w:val="006B576A"/>
    <w:rsid w:val="006B6692"/>
    <w:rsid w:val="006B724B"/>
    <w:rsid w:val="006B772C"/>
    <w:rsid w:val="006B78BA"/>
    <w:rsid w:val="006B7E52"/>
    <w:rsid w:val="006C15C5"/>
    <w:rsid w:val="006C1C12"/>
    <w:rsid w:val="006C2582"/>
    <w:rsid w:val="006C3E31"/>
    <w:rsid w:val="006C3E34"/>
    <w:rsid w:val="006C3FC8"/>
    <w:rsid w:val="006C4CFC"/>
    <w:rsid w:val="006C5D53"/>
    <w:rsid w:val="006C67A0"/>
    <w:rsid w:val="006C6CD6"/>
    <w:rsid w:val="006D0DDA"/>
    <w:rsid w:val="006D1184"/>
    <w:rsid w:val="006D1D6D"/>
    <w:rsid w:val="006D1EAA"/>
    <w:rsid w:val="006D2423"/>
    <w:rsid w:val="006D2D9C"/>
    <w:rsid w:val="006D3614"/>
    <w:rsid w:val="006D37DF"/>
    <w:rsid w:val="006D4B08"/>
    <w:rsid w:val="006D5C19"/>
    <w:rsid w:val="006D5E5A"/>
    <w:rsid w:val="006D6475"/>
    <w:rsid w:val="006E0AEA"/>
    <w:rsid w:val="006E124C"/>
    <w:rsid w:val="006E126A"/>
    <w:rsid w:val="006E156F"/>
    <w:rsid w:val="006E373F"/>
    <w:rsid w:val="006E3EC5"/>
    <w:rsid w:val="006E3FCB"/>
    <w:rsid w:val="006E51DD"/>
    <w:rsid w:val="006E54A9"/>
    <w:rsid w:val="006E78D8"/>
    <w:rsid w:val="006F03EE"/>
    <w:rsid w:val="006F0BCE"/>
    <w:rsid w:val="006F0C28"/>
    <w:rsid w:val="006F1405"/>
    <w:rsid w:val="006F177A"/>
    <w:rsid w:val="006F25C9"/>
    <w:rsid w:val="006F277C"/>
    <w:rsid w:val="006F2780"/>
    <w:rsid w:val="006F4AB9"/>
    <w:rsid w:val="006F65BE"/>
    <w:rsid w:val="006F6F89"/>
    <w:rsid w:val="006F7412"/>
    <w:rsid w:val="006F7B31"/>
    <w:rsid w:val="00700573"/>
    <w:rsid w:val="00700655"/>
    <w:rsid w:val="00700B8D"/>
    <w:rsid w:val="00701390"/>
    <w:rsid w:val="007022F8"/>
    <w:rsid w:val="007025CA"/>
    <w:rsid w:val="007025F0"/>
    <w:rsid w:val="00704B16"/>
    <w:rsid w:val="00705A94"/>
    <w:rsid w:val="00706077"/>
    <w:rsid w:val="0070717C"/>
    <w:rsid w:val="00710465"/>
    <w:rsid w:val="00710529"/>
    <w:rsid w:val="00710E46"/>
    <w:rsid w:val="007113C2"/>
    <w:rsid w:val="00711E16"/>
    <w:rsid w:val="007126A9"/>
    <w:rsid w:val="0071322D"/>
    <w:rsid w:val="0071375A"/>
    <w:rsid w:val="00714646"/>
    <w:rsid w:val="007146FF"/>
    <w:rsid w:val="00714799"/>
    <w:rsid w:val="00714AC3"/>
    <w:rsid w:val="00716990"/>
    <w:rsid w:val="00717380"/>
    <w:rsid w:val="007178FC"/>
    <w:rsid w:val="00717FC1"/>
    <w:rsid w:val="007208D8"/>
    <w:rsid w:val="00722A56"/>
    <w:rsid w:val="007230EF"/>
    <w:rsid w:val="00723233"/>
    <w:rsid w:val="0072410F"/>
    <w:rsid w:val="00724F06"/>
    <w:rsid w:val="00725CD4"/>
    <w:rsid w:val="0072703A"/>
    <w:rsid w:val="007271F7"/>
    <w:rsid w:val="00727505"/>
    <w:rsid w:val="007275E2"/>
    <w:rsid w:val="00727B43"/>
    <w:rsid w:val="0073137B"/>
    <w:rsid w:val="0073137C"/>
    <w:rsid w:val="00731427"/>
    <w:rsid w:val="00732205"/>
    <w:rsid w:val="0073221A"/>
    <w:rsid w:val="007323C3"/>
    <w:rsid w:val="00732C85"/>
    <w:rsid w:val="00732D92"/>
    <w:rsid w:val="007334A0"/>
    <w:rsid w:val="007334BE"/>
    <w:rsid w:val="00733B81"/>
    <w:rsid w:val="0073450D"/>
    <w:rsid w:val="00734C19"/>
    <w:rsid w:val="00734C74"/>
    <w:rsid w:val="00734D56"/>
    <w:rsid w:val="00734EBA"/>
    <w:rsid w:val="007369D8"/>
    <w:rsid w:val="00737484"/>
    <w:rsid w:val="007403E2"/>
    <w:rsid w:val="00740D6B"/>
    <w:rsid w:val="00741182"/>
    <w:rsid w:val="00741D83"/>
    <w:rsid w:val="0074375D"/>
    <w:rsid w:val="00743E73"/>
    <w:rsid w:val="0074541D"/>
    <w:rsid w:val="00745B04"/>
    <w:rsid w:val="007461B7"/>
    <w:rsid w:val="0074626A"/>
    <w:rsid w:val="0074654F"/>
    <w:rsid w:val="00747A4F"/>
    <w:rsid w:val="00747F53"/>
    <w:rsid w:val="00750342"/>
    <w:rsid w:val="00750BF4"/>
    <w:rsid w:val="00751688"/>
    <w:rsid w:val="00751EF1"/>
    <w:rsid w:val="00751F70"/>
    <w:rsid w:val="00751FBF"/>
    <w:rsid w:val="00752024"/>
    <w:rsid w:val="00753943"/>
    <w:rsid w:val="00754332"/>
    <w:rsid w:val="007551C0"/>
    <w:rsid w:val="007552E6"/>
    <w:rsid w:val="00755902"/>
    <w:rsid w:val="00755D3E"/>
    <w:rsid w:val="00756266"/>
    <w:rsid w:val="007570FF"/>
    <w:rsid w:val="00757C8E"/>
    <w:rsid w:val="00757D10"/>
    <w:rsid w:val="00760589"/>
    <w:rsid w:val="00760CA5"/>
    <w:rsid w:val="0076139A"/>
    <w:rsid w:val="0076147D"/>
    <w:rsid w:val="007616BA"/>
    <w:rsid w:val="00761787"/>
    <w:rsid w:val="00761B57"/>
    <w:rsid w:val="00762782"/>
    <w:rsid w:val="00762AEB"/>
    <w:rsid w:val="00763343"/>
    <w:rsid w:val="00763535"/>
    <w:rsid w:val="00763653"/>
    <w:rsid w:val="00763767"/>
    <w:rsid w:val="007639FF"/>
    <w:rsid w:val="00763E9A"/>
    <w:rsid w:val="00764231"/>
    <w:rsid w:val="0076440D"/>
    <w:rsid w:val="00764A94"/>
    <w:rsid w:val="00764AD5"/>
    <w:rsid w:val="00765060"/>
    <w:rsid w:val="00766B47"/>
    <w:rsid w:val="00766D75"/>
    <w:rsid w:val="00770652"/>
    <w:rsid w:val="007713B7"/>
    <w:rsid w:val="007715C5"/>
    <w:rsid w:val="00771778"/>
    <w:rsid w:val="007717D7"/>
    <w:rsid w:val="007724D1"/>
    <w:rsid w:val="0077345C"/>
    <w:rsid w:val="007737DD"/>
    <w:rsid w:val="00773881"/>
    <w:rsid w:val="00773C3C"/>
    <w:rsid w:val="0077437D"/>
    <w:rsid w:val="0077462D"/>
    <w:rsid w:val="007754E5"/>
    <w:rsid w:val="007769D7"/>
    <w:rsid w:val="00776FE5"/>
    <w:rsid w:val="00777F6A"/>
    <w:rsid w:val="00780E4D"/>
    <w:rsid w:val="00781A58"/>
    <w:rsid w:val="00782100"/>
    <w:rsid w:val="007825CF"/>
    <w:rsid w:val="00782E0E"/>
    <w:rsid w:val="00782FD6"/>
    <w:rsid w:val="00783818"/>
    <w:rsid w:val="00783B5F"/>
    <w:rsid w:val="00784359"/>
    <w:rsid w:val="00784516"/>
    <w:rsid w:val="007851A0"/>
    <w:rsid w:val="00785D7F"/>
    <w:rsid w:val="007866EF"/>
    <w:rsid w:val="00786BA4"/>
    <w:rsid w:val="00787799"/>
    <w:rsid w:val="00790511"/>
    <w:rsid w:val="00790646"/>
    <w:rsid w:val="00790787"/>
    <w:rsid w:val="00790B33"/>
    <w:rsid w:val="0079161A"/>
    <w:rsid w:val="00791854"/>
    <w:rsid w:val="0079185D"/>
    <w:rsid w:val="007926D6"/>
    <w:rsid w:val="00792937"/>
    <w:rsid w:val="007929DB"/>
    <w:rsid w:val="00792EB4"/>
    <w:rsid w:val="007942D6"/>
    <w:rsid w:val="0079436D"/>
    <w:rsid w:val="0079489B"/>
    <w:rsid w:val="00794B7A"/>
    <w:rsid w:val="00795521"/>
    <w:rsid w:val="00795604"/>
    <w:rsid w:val="0079572F"/>
    <w:rsid w:val="00796354"/>
    <w:rsid w:val="00796527"/>
    <w:rsid w:val="007A01B2"/>
    <w:rsid w:val="007A04EA"/>
    <w:rsid w:val="007A1427"/>
    <w:rsid w:val="007A1899"/>
    <w:rsid w:val="007A2A39"/>
    <w:rsid w:val="007A2A86"/>
    <w:rsid w:val="007A2EA7"/>
    <w:rsid w:val="007A4438"/>
    <w:rsid w:val="007A488E"/>
    <w:rsid w:val="007A4C11"/>
    <w:rsid w:val="007A5763"/>
    <w:rsid w:val="007A5B90"/>
    <w:rsid w:val="007A6187"/>
    <w:rsid w:val="007A7FB7"/>
    <w:rsid w:val="007B0212"/>
    <w:rsid w:val="007B0C6C"/>
    <w:rsid w:val="007B11AB"/>
    <w:rsid w:val="007B22B3"/>
    <w:rsid w:val="007B3FC9"/>
    <w:rsid w:val="007B41EB"/>
    <w:rsid w:val="007B45F6"/>
    <w:rsid w:val="007B4842"/>
    <w:rsid w:val="007B4937"/>
    <w:rsid w:val="007B54DA"/>
    <w:rsid w:val="007B5765"/>
    <w:rsid w:val="007B57F1"/>
    <w:rsid w:val="007B5BDE"/>
    <w:rsid w:val="007B647A"/>
    <w:rsid w:val="007B6733"/>
    <w:rsid w:val="007B6FC2"/>
    <w:rsid w:val="007B7583"/>
    <w:rsid w:val="007B7A6D"/>
    <w:rsid w:val="007C0218"/>
    <w:rsid w:val="007C05A2"/>
    <w:rsid w:val="007C1126"/>
    <w:rsid w:val="007C11C7"/>
    <w:rsid w:val="007C12B0"/>
    <w:rsid w:val="007C1E5E"/>
    <w:rsid w:val="007C2C47"/>
    <w:rsid w:val="007C2D70"/>
    <w:rsid w:val="007C2D71"/>
    <w:rsid w:val="007C334F"/>
    <w:rsid w:val="007C397D"/>
    <w:rsid w:val="007C4CAE"/>
    <w:rsid w:val="007C503F"/>
    <w:rsid w:val="007C5986"/>
    <w:rsid w:val="007C5FFE"/>
    <w:rsid w:val="007C625B"/>
    <w:rsid w:val="007C6B2F"/>
    <w:rsid w:val="007C7461"/>
    <w:rsid w:val="007C7781"/>
    <w:rsid w:val="007C7799"/>
    <w:rsid w:val="007D0563"/>
    <w:rsid w:val="007D0AFD"/>
    <w:rsid w:val="007D131D"/>
    <w:rsid w:val="007D13E2"/>
    <w:rsid w:val="007D13FF"/>
    <w:rsid w:val="007D1C20"/>
    <w:rsid w:val="007D20F2"/>
    <w:rsid w:val="007D2165"/>
    <w:rsid w:val="007D2AEC"/>
    <w:rsid w:val="007D2D67"/>
    <w:rsid w:val="007D332C"/>
    <w:rsid w:val="007D4960"/>
    <w:rsid w:val="007D6744"/>
    <w:rsid w:val="007D6E0F"/>
    <w:rsid w:val="007D72A7"/>
    <w:rsid w:val="007D78B5"/>
    <w:rsid w:val="007E15F3"/>
    <w:rsid w:val="007E175B"/>
    <w:rsid w:val="007E1C19"/>
    <w:rsid w:val="007E1D5E"/>
    <w:rsid w:val="007E4673"/>
    <w:rsid w:val="007E5A07"/>
    <w:rsid w:val="007E5ACE"/>
    <w:rsid w:val="007E67C0"/>
    <w:rsid w:val="007E7268"/>
    <w:rsid w:val="007F026F"/>
    <w:rsid w:val="007F051E"/>
    <w:rsid w:val="007F15AC"/>
    <w:rsid w:val="007F1988"/>
    <w:rsid w:val="007F2B80"/>
    <w:rsid w:val="007F2BD4"/>
    <w:rsid w:val="007F35C7"/>
    <w:rsid w:val="007F45BA"/>
    <w:rsid w:val="007F5953"/>
    <w:rsid w:val="007F5B77"/>
    <w:rsid w:val="007F7185"/>
    <w:rsid w:val="007F75AC"/>
    <w:rsid w:val="0080032C"/>
    <w:rsid w:val="008006B2"/>
    <w:rsid w:val="00801517"/>
    <w:rsid w:val="008015C7"/>
    <w:rsid w:val="00801746"/>
    <w:rsid w:val="00801E95"/>
    <w:rsid w:val="00802094"/>
    <w:rsid w:val="008021F7"/>
    <w:rsid w:val="00802864"/>
    <w:rsid w:val="008031F2"/>
    <w:rsid w:val="008038E0"/>
    <w:rsid w:val="00803956"/>
    <w:rsid w:val="00803BE4"/>
    <w:rsid w:val="00804339"/>
    <w:rsid w:val="00804488"/>
    <w:rsid w:val="00805776"/>
    <w:rsid w:val="00805D78"/>
    <w:rsid w:val="00806025"/>
    <w:rsid w:val="00806E02"/>
    <w:rsid w:val="0081020D"/>
    <w:rsid w:val="00810FC3"/>
    <w:rsid w:val="0081157E"/>
    <w:rsid w:val="008119BA"/>
    <w:rsid w:val="00811B1A"/>
    <w:rsid w:val="008120EF"/>
    <w:rsid w:val="008129FD"/>
    <w:rsid w:val="00812AFA"/>
    <w:rsid w:val="00813761"/>
    <w:rsid w:val="00813BD6"/>
    <w:rsid w:val="00813F94"/>
    <w:rsid w:val="008141BE"/>
    <w:rsid w:val="0081494B"/>
    <w:rsid w:val="00815618"/>
    <w:rsid w:val="00815870"/>
    <w:rsid w:val="008158D3"/>
    <w:rsid w:val="00815F3C"/>
    <w:rsid w:val="0081668D"/>
    <w:rsid w:val="00816CE5"/>
    <w:rsid w:val="00821960"/>
    <w:rsid w:val="00821E0D"/>
    <w:rsid w:val="00821E35"/>
    <w:rsid w:val="0082255F"/>
    <w:rsid w:val="00822819"/>
    <w:rsid w:val="0082305F"/>
    <w:rsid w:val="008230CB"/>
    <w:rsid w:val="008260AD"/>
    <w:rsid w:val="008263CC"/>
    <w:rsid w:val="00826625"/>
    <w:rsid w:val="0082769C"/>
    <w:rsid w:val="0083077C"/>
    <w:rsid w:val="0083143D"/>
    <w:rsid w:val="008319F3"/>
    <w:rsid w:val="008325B6"/>
    <w:rsid w:val="008325DE"/>
    <w:rsid w:val="00832DED"/>
    <w:rsid w:val="008331AB"/>
    <w:rsid w:val="00833AFD"/>
    <w:rsid w:val="00834DAE"/>
    <w:rsid w:val="00834DCA"/>
    <w:rsid w:val="00835181"/>
    <w:rsid w:val="008354C4"/>
    <w:rsid w:val="00835707"/>
    <w:rsid w:val="00835806"/>
    <w:rsid w:val="00836184"/>
    <w:rsid w:val="00836BF1"/>
    <w:rsid w:val="008370C0"/>
    <w:rsid w:val="00837A55"/>
    <w:rsid w:val="008407E4"/>
    <w:rsid w:val="008417D8"/>
    <w:rsid w:val="0084207F"/>
    <w:rsid w:val="00842252"/>
    <w:rsid w:val="00842F8F"/>
    <w:rsid w:val="00843901"/>
    <w:rsid w:val="0084441E"/>
    <w:rsid w:val="0084482A"/>
    <w:rsid w:val="00845599"/>
    <w:rsid w:val="0084603D"/>
    <w:rsid w:val="00846F33"/>
    <w:rsid w:val="00847358"/>
    <w:rsid w:val="00847710"/>
    <w:rsid w:val="00850A5C"/>
    <w:rsid w:val="00850BD7"/>
    <w:rsid w:val="00851A7E"/>
    <w:rsid w:val="00851D72"/>
    <w:rsid w:val="008528DB"/>
    <w:rsid w:val="008538BF"/>
    <w:rsid w:val="008543D6"/>
    <w:rsid w:val="0085448B"/>
    <w:rsid w:val="00854BAB"/>
    <w:rsid w:val="00854EF2"/>
    <w:rsid w:val="00855583"/>
    <w:rsid w:val="00855B81"/>
    <w:rsid w:val="00856081"/>
    <w:rsid w:val="00856413"/>
    <w:rsid w:val="0085693F"/>
    <w:rsid w:val="00857502"/>
    <w:rsid w:val="00857CB8"/>
    <w:rsid w:val="008602ED"/>
    <w:rsid w:val="00860474"/>
    <w:rsid w:val="0086074F"/>
    <w:rsid w:val="00860765"/>
    <w:rsid w:val="00860A75"/>
    <w:rsid w:val="00860EB7"/>
    <w:rsid w:val="00862794"/>
    <w:rsid w:val="00862CFB"/>
    <w:rsid w:val="00863D90"/>
    <w:rsid w:val="00863DBD"/>
    <w:rsid w:val="0086486C"/>
    <w:rsid w:val="00865246"/>
    <w:rsid w:val="0086531B"/>
    <w:rsid w:val="00865AB2"/>
    <w:rsid w:val="00865CCB"/>
    <w:rsid w:val="00865E82"/>
    <w:rsid w:val="00867793"/>
    <w:rsid w:val="00867955"/>
    <w:rsid w:val="00867FA9"/>
    <w:rsid w:val="00870AE8"/>
    <w:rsid w:val="008711D8"/>
    <w:rsid w:val="0087131B"/>
    <w:rsid w:val="00871361"/>
    <w:rsid w:val="008713B9"/>
    <w:rsid w:val="00871AAB"/>
    <w:rsid w:val="00871FAE"/>
    <w:rsid w:val="0087200D"/>
    <w:rsid w:val="00872C57"/>
    <w:rsid w:val="00872CB5"/>
    <w:rsid w:val="008732C4"/>
    <w:rsid w:val="008732E5"/>
    <w:rsid w:val="00873767"/>
    <w:rsid w:val="0087423C"/>
    <w:rsid w:val="0087445D"/>
    <w:rsid w:val="00874B0D"/>
    <w:rsid w:val="00874F52"/>
    <w:rsid w:val="0087570F"/>
    <w:rsid w:val="00875BC7"/>
    <w:rsid w:val="00876E90"/>
    <w:rsid w:val="008807A8"/>
    <w:rsid w:val="00881754"/>
    <w:rsid w:val="00881773"/>
    <w:rsid w:val="00881962"/>
    <w:rsid w:val="008827ED"/>
    <w:rsid w:val="00883125"/>
    <w:rsid w:val="00883306"/>
    <w:rsid w:val="00883322"/>
    <w:rsid w:val="008844E8"/>
    <w:rsid w:val="00884F22"/>
    <w:rsid w:val="00885F4B"/>
    <w:rsid w:val="00886009"/>
    <w:rsid w:val="0088615E"/>
    <w:rsid w:val="00886A4F"/>
    <w:rsid w:val="00886C87"/>
    <w:rsid w:val="00886F06"/>
    <w:rsid w:val="00886F07"/>
    <w:rsid w:val="0088762A"/>
    <w:rsid w:val="008877E3"/>
    <w:rsid w:val="0089073F"/>
    <w:rsid w:val="00890975"/>
    <w:rsid w:val="00890B06"/>
    <w:rsid w:val="00890C59"/>
    <w:rsid w:val="00890DCB"/>
    <w:rsid w:val="008912E1"/>
    <w:rsid w:val="00891385"/>
    <w:rsid w:val="00891B0D"/>
    <w:rsid w:val="00892089"/>
    <w:rsid w:val="00892597"/>
    <w:rsid w:val="00895307"/>
    <w:rsid w:val="00895CB2"/>
    <w:rsid w:val="00896241"/>
    <w:rsid w:val="0089640E"/>
    <w:rsid w:val="00896569"/>
    <w:rsid w:val="008A0645"/>
    <w:rsid w:val="008A0702"/>
    <w:rsid w:val="008A0EE1"/>
    <w:rsid w:val="008A209B"/>
    <w:rsid w:val="008A270B"/>
    <w:rsid w:val="008A287E"/>
    <w:rsid w:val="008A315D"/>
    <w:rsid w:val="008A4498"/>
    <w:rsid w:val="008A459D"/>
    <w:rsid w:val="008A4803"/>
    <w:rsid w:val="008A4F81"/>
    <w:rsid w:val="008A5348"/>
    <w:rsid w:val="008A5398"/>
    <w:rsid w:val="008A548A"/>
    <w:rsid w:val="008A6338"/>
    <w:rsid w:val="008A6E7C"/>
    <w:rsid w:val="008A7D76"/>
    <w:rsid w:val="008B034E"/>
    <w:rsid w:val="008B0D67"/>
    <w:rsid w:val="008B0EBB"/>
    <w:rsid w:val="008B17EE"/>
    <w:rsid w:val="008B3BA9"/>
    <w:rsid w:val="008B3C49"/>
    <w:rsid w:val="008B57B1"/>
    <w:rsid w:val="008B643F"/>
    <w:rsid w:val="008B698C"/>
    <w:rsid w:val="008B7646"/>
    <w:rsid w:val="008C0516"/>
    <w:rsid w:val="008C105C"/>
    <w:rsid w:val="008C18A1"/>
    <w:rsid w:val="008C1992"/>
    <w:rsid w:val="008C1DD1"/>
    <w:rsid w:val="008C2511"/>
    <w:rsid w:val="008C26C7"/>
    <w:rsid w:val="008C27E9"/>
    <w:rsid w:val="008C2A3B"/>
    <w:rsid w:val="008C391D"/>
    <w:rsid w:val="008C3FD8"/>
    <w:rsid w:val="008C401C"/>
    <w:rsid w:val="008C407A"/>
    <w:rsid w:val="008C5696"/>
    <w:rsid w:val="008C5B9C"/>
    <w:rsid w:val="008C5FAF"/>
    <w:rsid w:val="008C5FBF"/>
    <w:rsid w:val="008C63AA"/>
    <w:rsid w:val="008C6C71"/>
    <w:rsid w:val="008C7BDC"/>
    <w:rsid w:val="008C7EAC"/>
    <w:rsid w:val="008D0A42"/>
    <w:rsid w:val="008D0BD9"/>
    <w:rsid w:val="008D0BEC"/>
    <w:rsid w:val="008D0D3A"/>
    <w:rsid w:val="008D0ED6"/>
    <w:rsid w:val="008D14EC"/>
    <w:rsid w:val="008D2D0C"/>
    <w:rsid w:val="008D4317"/>
    <w:rsid w:val="008D46E7"/>
    <w:rsid w:val="008D4AA5"/>
    <w:rsid w:val="008D4B42"/>
    <w:rsid w:val="008D57EB"/>
    <w:rsid w:val="008D69FA"/>
    <w:rsid w:val="008D6DCD"/>
    <w:rsid w:val="008D711D"/>
    <w:rsid w:val="008D73AF"/>
    <w:rsid w:val="008D783B"/>
    <w:rsid w:val="008D7CE2"/>
    <w:rsid w:val="008E03CF"/>
    <w:rsid w:val="008E0733"/>
    <w:rsid w:val="008E0744"/>
    <w:rsid w:val="008E1185"/>
    <w:rsid w:val="008E1FC0"/>
    <w:rsid w:val="008E29E8"/>
    <w:rsid w:val="008E2D25"/>
    <w:rsid w:val="008E37E6"/>
    <w:rsid w:val="008E416B"/>
    <w:rsid w:val="008E4F50"/>
    <w:rsid w:val="008E55D2"/>
    <w:rsid w:val="008E5718"/>
    <w:rsid w:val="008E5A8D"/>
    <w:rsid w:val="008E5EFE"/>
    <w:rsid w:val="008E601F"/>
    <w:rsid w:val="008E644E"/>
    <w:rsid w:val="008E79B0"/>
    <w:rsid w:val="008F04F5"/>
    <w:rsid w:val="008F06FE"/>
    <w:rsid w:val="008F07AE"/>
    <w:rsid w:val="008F0AFC"/>
    <w:rsid w:val="008F0B08"/>
    <w:rsid w:val="008F130F"/>
    <w:rsid w:val="008F139E"/>
    <w:rsid w:val="008F1F8E"/>
    <w:rsid w:val="008F3027"/>
    <w:rsid w:val="008F342D"/>
    <w:rsid w:val="008F382D"/>
    <w:rsid w:val="008F3A63"/>
    <w:rsid w:val="008F4DBE"/>
    <w:rsid w:val="008F5014"/>
    <w:rsid w:val="008F50C2"/>
    <w:rsid w:val="008F595D"/>
    <w:rsid w:val="008F6866"/>
    <w:rsid w:val="008F6D61"/>
    <w:rsid w:val="008F717A"/>
    <w:rsid w:val="008F773B"/>
    <w:rsid w:val="008F78DA"/>
    <w:rsid w:val="008F7EAA"/>
    <w:rsid w:val="00900998"/>
    <w:rsid w:val="009009E2"/>
    <w:rsid w:val="00900A55"/>
    <w:rsid w:val="00901EDE"/>
    <w:rsid w:val="0090264A"/>
    <w:rsid w:val="009027E0"/>
    <w:rsid w:val="00902930"/>
    <w:rsid w:val="009029CC"/>
    <w:rsid w:val="00902E0D"/>
    <w:rsid w:val="00902F5D"/>
    <w:rsid w:val="00903E0B"/>
    <w:rsid w:val="00903F3F"/>
    <w:rsid w:val="009045A1"/>
    <w:rsid w:val="00904927"/>
    <w:rsid w:val="00904E37"/>
    <w:rsid w:val="0090522E"/>
    <w:rsid w:val="009055EF"/>
    <w:rsid w:val="009059C7"/>
    <w:rsid w:val="00905BAD"/>
    <w:rsid w:val="00905C6C"/>
    <w:rsid w:val="00907617"/>
    <w:rsid w:val="00907844"/>
    <w:rsid w:val="009078FA"/>
    <w:rsid w:val="00910F49"/>
    <w:rsid w:val="009119BA"/>
    <w:rsid w:val="00911A7A"/>
    <w:rsid w:val="00912409"/>
    <w:rsid w:val="00913126"/>
    <w:rsid w:val="00913291"/>
    <w:rsid w:val="009136BB"/>
    <w:rsid w:val="00914295"/>
    <w:rsid w:val="0091546D"/>
    <w:rsid w:val="009157DA"/>
    <w:rsid w:val="00915FF4"/>
    <w:rsid w:val="009162E4"/>
    <w:rsid w:val="0091658F"/>
    <w:rsid w:val="00917306"/>
    <w:rsid w:val="009175B2"/>
    <w:rsid w:val="009205E3"/>
    <w:rsid w:val="00920CEF"/>
    <w:rsid w:val="00921518"/>
    <w:rsid w:val="009231F3"/>
    <w:rsid w:val="0092460F"/>
    <w:rsid w:val="00924FD3"/>
    <w:rsid w:val="009269E2"/>
    <w:rsid w:val="00926E99"/>
    <w:rsid w:val="009279FB"/>
    <w:rsid w:val="00930324"/>
    <w:rsid w:val="00931AF8"/>
    <w:rsid w:val="00931E68"/>
    <w:rsid w:val="009324D4"/>
    <w:rsid w:val="00934273"/>
    <w:rsid w:val="0093450C"/>
    <w:rsid w:val="00934F25"/>
    <w:rsid w:val="009374B9"/>
    <w:rsid w:val="00940308"/>
    <w:rsid w:val="009407FA"/>
    <w:rsid w:val="00940848"/>
    <w:rsid w:val="009417C7"/>
    <w:rsid w:val="00941C1C"/>
    <w:rsid w:val="00942084"/>
    <w:rsid w:val="00942486"/>
    <w:rsid w:val="00943B2F"/>
    <w:rsid w:val="00943FEA"/>
    <w:rsid w:val="00944651"/>
    <w:rsid w:val="009449BD"/>
    <w:rsid w:val="00944C86"/>
    <w:rsid w:val="0094520D"/>
    <w:rsid w:val="0094563C"/>
    <w:rsid w:val="00945FB5"/>
    <w:rsid w:val="009466BD"/>
    <w:rsid w:val="009467FB"/>
    <w:rsid w:val="00946D45"/>
    <w:rsid w:val="00946ED6"/>
    <w:rsid w:val="009470BD"/>
    <w:rsid w:val="00947347"/>
    <w:rsid w:val="00947576"/>
    <w:rsid w:val="00947612"/>
    <w:rsid w:val="00947A55"/>
    <w:rsid w:val="0095015D"/>
    <w:rsid w:val="009501C1"/>
    <w:rsid w:val="00950B6E"/>
    <w:rsid w:val="00950BDF"/>
    <w:rsid w:val="00951494"/>
    <w:rsid w:val="009532AB"/>
    <w:rsid w:val="00953416"/>
    <w:rsid w:val="009534E9"/>
    <w:rsid w:val="00954BB0"/>
    <w:rsid w:val="00954C29"/>
    <w:rsid w:val="00954C2B"/>
    <w:rsid w:val="0095624F"/>
    <w:rsid w:val="00956D11"/>
    <w:rsid w:val="00957234"/>
    <w:rsid w:val="0095780F"/>
    <w:rsid w:val="00960618"/>
    <w:rsid w:val="00960707"/>
    <w:rsid w:val="00960F44"/>
    <w:rsid w:val="009610F1"/>
    <w:rsid w:val="00961B5E"/>
    <w:rsid w:val="00961B84"/>
    <w:rsid w:val="00961CE3"/>
    <w:rsid w:val="00962376"/>
    <w:rsid w:val="00962610"/>
    <w:rsid w:val="0096293D"/>
    <w:rsid w:val="00962A29"/>
    <w:rsid w:val="00962ABC"/>
    <w:rsid w:val="00962BAC"/>
    <w:rsid w:val="009639EB"/>
    <w:rsid w:val="00964221"/>
    <w:rsid w:val="00964591"/>
    <w:rsid w:val="00964D9D"/>
    <w:rsid w:val="00964EE4"/>
    <w:rsid w:val="00965E8F"/>
    <w:rsid w:val="00966249"/>
    <w:rsid w:val="00967514"/>
    <w:rsid w:val="00970055"/>
    <w:rsid w:val="009701F6"/>
    <w:rsid w:val="00970350"/>
    <w:rsid w:val="009707A0"/>
    <w:rsid w:val="00970D0D"/>
    <w:rsid w:val="00971359"/>
    <w:rsid w:val="00972113"/>
    <w:rsid w:val="009725B9"/>
    <w:rsid w:val="0097267D"/>
    <w:rsid w:val="00972F88"/>
    <w:rsid w:val="00972FB5"/>
    <w:rsid w:val="009733A9"/>
    <w:rsid w:val="00973F14"/>
    <w:rsid w:val="00974AED"/>
    <w:rsid w:val="00975554"/>
    <w:rsid w:val="009765ED"/>
    <w:rsid w:val="00976C3D"/>
    <w:rsid w:val="0097724C"/>
    <w:rsid w:val="0097774F"/>
    <w:rsid w:val="00977B05"/>
    <w:rsid w:val="009800DC"/>
    <w:rsid w:val="00980123"/>
    <w:rsid w:val="009803E7"/>
    <w:rsid w:val="009805B4"/>
    <w:rsid w:val="00981670"/>
    <w:rsid w:val="00982410"/>
    <w:rsid w:val="009831B2"/>
    <w:rsid w:val="009845B9"/>
    <w:rsid w:val="0098505B"/>
    <w:rsid w:val="00986317"/>
    <w:rsid w:val="0098660C"/>
    <w:rsid w:val="00986CF7"/>
    <w:rsid w:val="00987191"/>
    <w:rsid w:val="00987BE9"/>
    <w:rsid w:val="0099004A"/>
    <w:rsid w:val="009903C0"/>
    <w:rsid w:val="00991671"/>
    <w:rsid w:val="009917CF"/>
    <w:rsid w:val="00991A25"/>
    <w:rsid w:val="009931D9"/>
    <w:rsid w:val="009948B2"/>
    <w:rsid w:val="0099575C"/>
    <w:rsid w:val="009960F8"/>
    <w:rsid w:val="009A0028"/>
    <w:rsid w:val="009A03E9"/>
    <w:rsid w:val="009A08D6"/>
    <w:rsid w:val="009A15D9"/>
    <w:rsid w:val="009A1693"/>
    <w:rsid w:val="009A1D77"/>
    <w:rsid w:val="009A1E17"/>
    <w:rsid w:val="009A1F75"/>
    <w:rsid w:val="009A30D1"/>
    <w:rsid w:val="009A36D9"/>
    <w:rsid w:val="009A377A"/>
    <w:rsid w:val="009A4D5C"/>
    <w:rsid w:val="009A626B"/>
    <w:rsid w:val="009A6384"/>
    <w:rsid w:val="009A653D"/>
    <w:rsid w:val="009B0CBC"/>
    <w:rsid w:val="009B118A"/>
    <w:rsid w:val="009B2494"/>
    <w:rsid w:val="009B2781"/>
    <w:rsid w:val="009B2BE9"/>
    <w:rsid w:val="009B30D3"/>
    <w:rsid w:val="009B3471"/>
    <w:rsid w:val="009B39CC"/>
    <w:rsid w:val="009B3E73"/>
    <w:rsid w:val="009B3EA6"/>
    <w:rsid w:val="009B5D4F"/>
    <w:rsid w:val="009B76E4"/>
    <w:rsid w:val="009C03FE"/>
    <w:rsid w:val="009C0EED"/>
    <w:rsid w:val="009C0F0D"/>
    <w:rsid w:val="009C18D1"/>
    <w:rsid w:val="009C19F4"/>
    <w:rsid w:val="009C1E55"/>
    <w:rsid w:val="009C2441"/>
    <w:rsid w:val="009C2E29"/>
    <w:rsid w:val="009C32CE"/>
    <w:rsid w:val="009C337A"/>
    <w:rsid w:val="009C3EB4"/>
    <w:rsid w:val="009C4689"/>
    <w:rsid w:val="009C4AAB"/>
    <w:rsid w:val="009C4AD0"/>
    <w:rsid w:val="009C4DB7"/>
    <w:rsid w:val="009C5B1B"/>
    <w:rsid w:val="009C72AA"/>
    <w:rsid w:val="009C7902"/>
    <w:rsid w:val="009D0B5C"/>
    <w:rsid w:val="009D1265"/>
    <w:rsid w:val="009D12B9"/>
    <w:rsid w:val="009D167F"/>
    <w:rsid w:val="009D241B"/>
    <w:rsid w:val="009D2750"/>
    <w:rsid w:val="009D279E"/>
    <w:rsid w:val="009D287C"/>
    <w:rsid w:val="009D34E9"/>
    <w:rsid w:val="009D3590"/>
    <w:rsid w:val="009D397D"/>
    <w:rsid w:val="009D3AEC"/>
    <w:rsid w:val="009D45BB"/>
    <w:rsid w:val="009D4797"/>
    <w:rsid w:val="009D4952"/>
    <w:rsid w:val="009D539D"/>
    <w:rsid w:val="009D56C1"/>
    <w:rsid w:val="009D58E9"/>
    <w:rsid w:val="009D5CAF"/>
    <w:rsid w:val="009D618F"/>
    <w:rsid w:val="009E067C"/>
    <w:rsid w:val="009E2775"/>
    <w:rsid w:val="009E3046"/>
    <w:rsid w:val="009E310C"/>
    <w:rsid w:val="009E4A5A"/>
    <w:rsid w:val="009E4C20"/>
    <w:rsid w:val="009E587B"/>
    <w:rsid w:val="009E5A60"/>
    <w:rsid w:val="009E61C4"/>
    <w:rsid w:val="009E653E"/>
    <w:rsid w:val="009E66D2"/>
    <w:rsid w:val="009F11CF"/>
    <w:rsid w:val="009F291F"/>
    <w:rsid w:val="009F2C0B"/>
    <w:rsid w:val="009F2DDA"/>
    <w:rsid w:val="009F327A"/>
    <w:rsid w:val="009F4AA7"/>
    <w:rsid w:val="009F6385"/>
    <w:rsid w:val="009F6435"/>
    <w:rsid w:val="009F6DDE"/>
    <w:rsid w:val="009F7C3F"/>
    <w:rsid w:val="00A005E1"/>
    <w:rsid w:val="00A00743"/>
    <w:rsid w:val="00A01343"/>
    <w:rsid w:val="00A013FB"/>
    <w:rsid w:val="00A02F55"/>
    <w:rsid w:val="00A037A6"/>
    <w:rsid w:val="00A03C92"/>
    <w:rsid w:val="00A044A6"/>
    <w:rsid w:val="00A0611B"/>
    <w:rsid w:val="00A06B2E"/>
    <w:rsid w:val="00A06CB4"/>
    <w:rsid w:val="00A06E3A"/>
    <w:rsid w:val="00A0702E"/>
    <w:rsid w:val="00A072F5"/>
    <w:rsid w:val="00A07C83"/>
    <w:rsid w:val="00A1025C"/>
    <w:rsid w:val="00A1036D"/>
    <w:rsid w:val="00A10795"/>
    <w:rsid w:val="00A11EBB"/>
    <w:rsid w:val="00A12848"/>
    <w:rsid w:val="00A12CC4"/>
    <w:rsid w:val="00A13438"/>
    <w:rsid w:val="00A1418B"/>
    <w:rsid w:val="00A1483F"/>
    <w:rsid w:val="00A156D0"/>
    <w:rsid w:val="00A1594C"/>
    <w:rsid w:val="00A16795"/>
    <w:rsid w:val="00A17289"/>
    <w:rsid w:val="00A17525"/>
    <w:rsid w:val="00A17F82"/>
    <w:rsid w:val="00A20A02"/>
    <w:rsid w:val="00A20A17"/>
    <w:rsid w:val="00A21428"/>
    <w:rsid w:val="00A21824"/>
    <w:rsid w:val="00A2184B"/>
    <w:rsid w:val="00A21E17"/>
    <w:rsid w:val="00A22031"/>
    <w:rsid w:val="00A2249A"/>
    <w:rsid w:val="00A238BB"/>
    <w:rsid w:val="00A23D15"/>
    <w:rsid w:val="00A240AC"/>
    <w:rsid w:val="00A24529"/>
    <w:rsid w:val="00A24593"/>
    <w:rsid w:val="00A24877"/>
    <w:rsid w:val="00A24A4B"/>
    <w:rsid w:val="00A25029"/>
    <w:rsid w:val="00A2541E"/>
    <w:rsid w:val="00A259C1"/>
    <w:rsid w:val="00A25A01"/>
    <w:rsid w:val="00A25BD8"/>
    <w:rsid w:val="00A25E38"/>
    <w:rsid w:val="00A2611C"/>
    <w:rsid w:val="00A27301"/>
    <w:rsid w:val="00A3019C"/>
    <w:rsid w:val="00A31220"/>
    <w:rsid w:val="00A314FB"/>
    <w:rsid w:val="00A31918"/>
    <w:rsid w:val="00A31B65"/>
    <w:rsid w:val="00A31C0E"/>
    <w:rsid w:val="00A31CD8"/>
    <w:rsid w:val="00A3282D"/>
    <w:rsid w:val="00A32C85"/>
    <w:rsid w:val="00A32D05"/>
    <w:rsid w:val="00A33AD8"/>
    <w:rsid w:val="00A34236"/>
    <w:rsid w:val="00A3492A"/>
    <w:rsid w:val="00A34F72"/>
    <w:rsid w:val="00A352B9"/>
    <w:rsid w:val="00A355AE"/>
    <w:rsid w:val="00A3614C"/>
    <w:rsid w:val="00A36775"/>
    <w:rsid w:val="00A37066"/>
    <w:rsid w:val="00A37187"/>
    <w:rsid w:val="00A401FA"/>
    <w:rsid w:val="00A40603"/>
    <w:rsid w:val="00A40AB0"/>
    <w:rsid w:val="00A416A6"/>
    <w:rsid w:val="00A4235B"/>
    <w:rsid w:val="00A42604"/>
    <w:rsid w:val="00A42B44"/>
    <w:rsid w:val="00A42B9C"/>
    <w:rsid w:val="00A4409F"/>
    <w:rsid w:val="00A44298"/>
    <w:rsid w:val="00A443C1"/>
    <w:rsid w:val="00A444E3"/>
    <w:rsid w:val="00A44D7E"/>
    <w:rsid w:val="00A45EA0"/>
    <w:rsid w:val="00A46CE8"/>
    <w:rsid w:val="00A472A8"/>
    <w:rsid w:val="00A47DBC"/>
    <w:rsid w:val="00A47E72"/>
    <w:rsid w:val="00A50507"/>
    <w:rsid w:val="00A50F4E"/>
    <w:rsid w:val="00A51E2E"/>
    <w:rsid w:val="00A525F6"/>
    <w:rsid w:val="00A52825"/>
    <w:rsid w:val="00A52A42"/>
    <w:rsid w:val="00A52E24"/>
    <w:rsid w:val="00A5408C"/>
    <w:rsid w:val="00A5447F"/>
    <w:rsid w:val="00A54FB5"/>
    <w:rsid w:val="00A55201"/>
    <w:rsid w:val="00A5542E"/>
    <w:rsid w:val="00A558F2"/>
    <w:rsid w:val="00A56905"/>
    <w:rsid w:val="00A56A9E"/>
    <w:rsid w:val="00A56CE2"/>
    <w:rsid w:val="00A57394"/>
    <w:rsid w:val="00A57B6A"/>
    <w:rsid w:val="00A61089"/>
    <w:rsid w:val="00A61600"/>
    <w:rsid w:val="00A617B1"/>
    <w:rsid w:val="00A623E5"/>
    <w:rsid w:val="00A626DF"/>
    <w:rsid w:val="00A62725"/>
    <w:rsid w:val="00A634DB"/>
    <w:rsid w:val="00A635C9"/>
    <w:rsid w:val="00A63668"/>
    <w:rsid w:val="00A63FFA"/>
    <w:rsid w:val="00A658A0"/>
    <w:rsid w:val="00A65AC3"/>
    <w:rsid w:val="00A66DE0"/>
    <w:rsid w:val="00A6753C"/>
    <w:rsid w:val="00A70009"/>
    <w:rsid w:val="00A704AB"/>
    <w:rsid w:val="00A70532"/>
    <w:rsid w:val="00A70DB6"/>
    <w:rsid w:val="00A70F2A"/>
    <w:rsid w:val="00A7278B"/>
    <w:rsid w:val="00A72C58"/>
    <w:rsid w:val="00A730EB"/>
    <w:rsid w:val="00A738DD"/>
    <w:rsid w:val="00A741DE"/>
    <w:rsid w:val="00A7462D"/>
    <w:rsid w:val="00A74DE4"/>
    <w:rsid w:val="00A76221"/>
    <w:rsid w:val="00A77C5B"/>
    <w:rsid w:val="00A8030E"/>
    <w:rsid w:val="00A80806"/>
    <w:rsid w:val="00A81823"/>
    <w:rsid w:val="00A81CB7"/>
    <w:rsid w:val="00A82349"/>
    <w:rsid w:val="00A82EC6"/>
    <w:rsid w:val="00A835C3"/>
    <w:rsid w:val="00A83DE0"/>
    <w:rsid w:val="00A83EFC"/>
    <w:rsid w:val="00A84A21"/>
    <w:rsid w:val="00A8547B"/>
    <w:rsid w:val="00A85BB5"/>
    <w:rsid w:val="00A85BC8"/>
    <w:rsid w:val="00A85C25"/>
    <w:rsid w:val="00A86378"/>
    <w:rsid w:val="00A86542"/>
    <w:rsid w:val="00A865C2"/>
    <w:rsid w:val="00A87FAE"/>
    <w:rsid w:val="00A900BF"/>
    <w:rsid w:val="00A90717"/>
    <w:rsid w:val="00A9158B"/>
    <w:rsid w:val="00A91D9F"/>
    <w:rsid w:val="00A9286B"/>
    <w:rsid w:val="00A92AB4"/>
    <w:rsid w:val="00A92B95"/>
    <w:rsid w:val="00A93FE0"/>
    <w:rsid w:val="00A9465D"/>
    <w:rsid w:val="00A95381"/>
    <w:rsid w:val="00A96482"/>
    <w:rsid w:val="00A9650B"/>
    <w:rsid w:val="00A9754D"/>
    <w:rsid w:val="00A977C9"/>
    <w:rsid w:val="00A97929"/>
    <w:rsid w:val="00A9796A"/>
    <w:rsid w:val="00A97BE2"/>
    <w:rsid w:val="00AA04D6"/>
    <w:rsid w:val="00AA06F8"/>
    <w:rsid w:val="00AA1466"/>
    <w:rsid w:val="00AA17DA"/>
    <w:rsid w:val="00AA1FE7"/>
    <w:rsid w:val="00AA2077"/>
    <w:rsid w:val="00AA3580"/>
    <w:rsid w:val="00AA3F44"/>
    <w:rsid w:val="00AA40BB"/>
    <w:rsid w:val="00AA4CD6"/>
    <w:rsid w:val="00AA6D84"/>
    <w:rsid w:val="00AB079E"/>
    <w:rsid w:val="00AB1046"/>
    <w:rsid w:val="00AB104B"/>
    <w:rsid w:val="00AB1C36"/>
    <w:rsid w:val="00AB1E3F"/>
    <w:rsid w:val="00AB21E3"/>
    <w:rsid w:val="00AB287A"/>
    <w:rsid w:val="00AB3635"/>
    <w:rsid w:val="00AB3AE0"/>
    <w:rsid w:val="00AB453F"/>
    <w:rsid w:val="00AB46F0"/>
    <w:rsid w:val="00AB48C6"/>
    <w:rsid w:val="00AB6610"/>
    <w:rsid w:val="00AB6C56"/>
    <w:rsid w:val="00AB6FF8"/>
    <w:rsid w:val="00AB751A"/>
    <w:rsid w:val="00AC0917"/>
    <w:rsid w:val="00AC1FA3"/>
    <w:rsid w:val="00AC2034"/>
    <w:rsid w:val="00AC2C58"/>
    <w:rsid w:val="00AC3122"/>
    <w:rsid w:val="00AC3356"/>
    <w:rsid w:val="00AC3542"/>
    <w:rsid w:val="00AC3D52"/>
    <w:rsid w:val="00AC430C"/>
    <w:rsid w:val="00AC4590"/>
    <w:rsid w:val="00AC4C9D"/>
    <w:rsid w:val="00AC4E7D"/>
    <w:rsid w:val="00AC4FBD"/>
    <w:rsid w:val="00AC506A"/>
    <w:rsid w:val="00AC5A1F"/>
    <w:rsid w:val="00AC5D3C"/>
    <w:rsid w:val="00AC7103"/>
    <w:rsid w:val="00AC7694"/>
    <w:rsid w:val="00AC774A"/>
    <w:rsid w:val="00AC79D2"/>
    <w:rsid w:val="00AD0189"/>
    <w:rsid w:val="00AD05B6"/>
    <w:rsid w:val="00AD0C6B"/>
    <w:rsid w:val="00AD0EC7"/>
    <w:rsid w:val="00AD1205"/>
    <w:rsid w:val="00AD13E1"/>
    <w:rsid w:val="00AD1561"/>
    <w:rsid w:val="00AD1C53"/>
    <w:rsid w:val="00AD333D"/>
    <w:rsid w:val="00AD39B9"/>
    <w:rsid w:val="00AD3C4A"/>
    <w:rsid w:val="00AD5F1D"/>
    <w:rsid w:val="00AD6471"/>
    <w:rsid w:val="00AD6AB8"/>
    <w:rsid w:val="00AD738E"/>
    <w:rsid w:val="00AD7B88"/>
    <w:rsid w:val="00AE05FB"/>
    <w:rsid w:val="00AE099E"/>
    <w:rsid w:val="00AE0A03"/>
    <w:rsid w:val="00AE1395"/>
    <w:rsid w:val="00AE1F1C"/>
    <w:rsid w:val="00AE1F20"/>
    <w:rsid w:val="00AE2344"/>
    <w:rsid w:val="00AE2589"/>
    <w:rsid w:val="00AE2BF1"/>
    <w:rsid w:val="00AE3F87"/>
    <w:rsid w:val="00AE42F0"/>
    <w:rsid w:val="00AE4A5D"/>
    <w:rsid w:val="00AE5AF9"/>
    <w:rsid w:val="00AE63D6"/>
    <w:rsid w:val="00AE6BE9"/>
    <w:rsid w:val="00AE707E"/>
    <w:rsid w:val="00AE72F0"/>
    <w:rsid w:val="00AE77F0"/>
    <w:rsid w:val="00AE7BED"/>
    <w:rsid w:val="00AF0074"/>
    <w:rsid w:val="00AF0107"/>
    <w:rsid w:val="00AF1D92"/>
    <w:rsid w:val="00AF209F"/>
    <w:rsid w:val="00AF2A1D"/>
    <w:rsid w:val="00AF3A39"/>
    <w:rsid w:val="00AF3B27"/>
    <w:rsid w:val="00AF4941"/>
    <w:rsid w:val="00AF5667"/>
    <w:rsid w:val="00AF637C"/>
    <w:rsid w:val="00AF6785"/>
    <w:rsid w:val="00AF69BC"/>
    <w:rsid w:val="00AF6B78"/>
    <w:rsid w:val="00AF7166"/>
    <w:rsid w:val="00AF73D3"/>
    <w:rsid w:val="00AF75B8"/>
    <w:rsid w:val="00AF7BA9"/>
    <w:rsid w:val="00AF7D66"/>
    <w:rsid w:val="00B00218"/>
    <w:rsid w:val="00B00A87"/>
    <w:rsid w:val="00B0116F"/>
    <w:rsid w:val="00B0132E"/>
    <w:rsid w:val="00B01427"/>
    <w:rsid w:val="00B014B1"/>
    <w:rsid w:val="00B019BC"/>
    <w:rsid w:val="00B02863"/>
    <w:rsid w:val="00B030C4"/>
    <w:rsid w:val="00B032F2"/>
    <w:rsid w:val="00B040A4"/>
    <w:rsid w:val="00B043B4"/>
    <w:rsid w:val="00B04758"/>
    <w:rsid w:val="00B04D87"/>
    <w:rsid w:val="00B04F6C"/>
    <w:rsid w:val="00B05121"/>
    <w:rsid w:val="00B0625A"/>
    <w:rsid w:val="00B065DC"/>
    <w:rsid w:val="00B06687"/>
    <w:rsid w:val="00B06824"/>
    <w:rsid w:val="00B07720"/>
    <w:rsid w:val="00B077E2"/>
    <w:rsid w:val="00B0795D"/>
    <w:rsid w:val="00B10076"/>
    <w:rsid w:val="00B1070C"/>
    <w:rsid w:val="00B10C76"/>
    <w:rsid w:val="00B111A6"/>
    <w:rsid w:val="00B120C2"/>
    <w:rsid w:val="00B12265"/>
    <w:rsid w:val="00B12871"/>
    <w:rsid w:val="00B13A3F"/>
    <w:rsid w:val="00B14266"/>
    <w:rsid w:val="00B1445B"/>
    <w:rsid w:val="00B149F0"/>
    <w:rsid w:val="00B14EC5"/>
    <w:rsid w:val="00B151D6"/>
    <w:rsid w:val="00B1580A"/>
    <w:rsid w:val="00B158ED"/>
    <w:rsid w:val="00B16149"/>
    <w:rsid w:val="00B16CD6"/>
    <w:rsid w:val="00B16E6D"/>
    <w:rsid w:val="00B17A87"/>
    <w:rsid w:val="00B20260"/>
    <w:rsid w:val="00B2038C"/>
    <w:rsid w:val="00B21210"/>
    <w:rsid w:val="00B21887"/>
    <w:rsid w:val="00B219E6"/>
    <w:rsid w:val="00B21BEB"/>
    <w:rsid w:val="00B21E31"/>
    <w:rsid w:val="00B226FE"/>
    <w:rsid w:val="00B230A0"/>
    <w:rsid w:val="00B2316D"/>
    <w:rsid w:val="00B232D8"/>
    <w:rsid w:val="00B23A51"/>
    <w:rsid w:val="00B242E7"/>
    <w:rsid w:val="00B243DC"/>
    <w:rsid w:val="00B24524"/>
    <w:rsid w:val="00B2464D"/>
    <w:rsid w:val="00B247E8"/>
    <w:rsid w:val="00B24B82"/>
    <w:rsid w:val="00B24E1E"/>
    <w:rsid w:val="00B25867"/>
    <w:rsid w:val="00B266F8"/>
    <w:rsid w:val="00B26D6D"/>
    <w:rsid w:val="00B304D4"/>
    <w:rsid w:val="00B30F05"/>
    <w:rsid w:val="00B313D0"/>
    <w:rsid w:val="00B3173E"/>
    <w:rsid w:val="00B3180D"/>
    <w:rsid w:val="00B320CB"/>
    <w:rsid w:val="00B327DE"/>
    <w:rsid w:val="00B32B12"/>
    <w:rsid w:val="00B33284"/>
    <w:rsid w:val="00B33476"/>
    <w:rsid w:val="00B33B61"/>
    <w:rsid w:val="00B34086"/>
    <w:rsid w:val="00B357C2"/>
    <w:rsid w:val="00B35A4F"/>
    <w:rsid w:val="00B360A0"/>
    <w:rsid w:val="00B36821"/>
    <w:rsid w:val="00B36A68"/>
    <w:rsid w:val="00B36E50"/>
    <w:rsid w:val="00B3773D"/>
    <w:rsid w:val="00B37DF3"/>
    <w:rsid w:val="00B4088F"/>
    <w:rsid w:val="00B40A3C"/>
    <w:rsid w:val="00B40B1C"/>
    <w:rsid w:val="00B40E06"/>
    <w:rsid w:val="00B41DDA"/>
    <w:rsid w:val="00B41EF0"/>
    <w:rsid w:val="00B4267C"/>
    <w:rsid w:val="00B4276D"/>
    <w:rsid w:val="00B42BC5"/>
    <w:rsid w:val="00B42F05"/>
    <w:rsid w:val="00B4351A"/>
    <w:rsid w:val="00B43871"/>
    <w:rsid w:val="00B43907"/>
    <w:rsid w:val="00B43AE0"/>
    <w:rsid w:val="00B44E78"/>
    <w:rsid w:val="00B4579D"/>
    <w:rsid w:val="00B458D7"/>
    <w:rsid w:val="00B45E91"/>
    <w:rsid w:val="00B45FD6"/>
    <w:rsid w:val="00B46298"/>
    <w:rsid w:val="00B46330"/>
    <w:rsid w:val="00B466EA"/>
    <w:rsid w:val="00B467F5"/>
    <w:rsid w:val="00B46940"/>
    <w:rsid w:val="00B46C60"/>
    <w:rsid w:val="00B50C3E"/>
    <w:rsid w:val="00B52807"/>
    <w:rsid w:val="00B528EA"/>
    <w:rsid w:val="00B52A52"/>
    <w:rsid w:val="00B52AA0"/>
    <w:rsid w:val="00B535DA"/>
    <w:rsid w:val="00B53856"/>
    <w:rsid w:val="00B53E74"/>
    <w:rsid w:val="00B55C3F"/>
    <w:rsid w:val="00B55FD3"/>
    <w:rsid w:val="00B56747"/>
    <w:rsid w:val="00B56AC8"/>
    <w:rsid w:val="00B57336"/>
    <w:rsid w:val="00B5751F"/>
    <w:rsid w:val="00B57B84"/>
    <w:rsid w:val="00B57ED9"/>
    <w:rsid w:val="00B61077"/>
    <w:rsid w:val="00B61E6E"/>
    <w:rsid w:val="00B6249D"/>
    <w:rsid w:val="00B629D2"/>
    <w:rsid w:val="00B6343C"/>
    <w:rsid w:val="00B63501"/>
    <w:rsid w:val="00B63A5D"/>
    <w:rsid w:val="00B63B9E"/>
    <w:rsid w:val="00B64159"/>
    <w:rsid w:val="00B64360"/>
    <w:rsid w:val="00B64933"/>
    <w:rsid w:val="00B65767"/>
    <w:rsid w:val="00B65A7D"/>
    <w:rsid w:val="00B660F8"/>
    <w:rsid w:val="00B6658E"/>
    <w:rsid w:val="00B66EA8"/>
    <w:rsid w:val="00B6750C"/>
    <w:rsid w:val="00B6778E"/>
    <w:rsid w:val="00B7027D"/>
    <w:rsid w:val="00B70644"/>
    <w:rsid w:val="00B710E4"/>
    <w:rsid w:val="00B715E4"/>
    <w:rsid w:val="00B724B8"/>
    <w:rsid w:val="00B72D03"/>
    <w:rsid w:val="00B735BA"/>
    <w:rsid w:val="00B739FE"/>
    <w:rsid w:val="00B7418B"/>
    <w:rsid w:val="00B746F7"/>
    <w:rsid w:val="00B751C3"/>
    <w:rsid w:val="00B753CC"/>
    <w:rsid w:val="00B75E61"/>
    <w:rsid w:val="00B75F8C"/>
    <w:rsid w:val="00B769B4"/>
    <w:rsid w:val="00B76A7D"/>
    <w:rsid w:val="00B77227"/>
    <w:rsid w:val="00B77534"/>
    <w:rsid w:val="00B778A7"/>
    <w:rsid w:val="00B77B1F"/>
    <w:rsid w:val="00B81784"/>
    <w:rsid w:val="00B82CBA"/>
    <w:rsid w:val="00B8312F"/>
    <w:rsid w:val="00B83EC4"/>
    <w:rsid w:val="00B83EFF"/>
    <w:rsid w:val="00B83F8B"/>
    <w:rsid w:val="00B84766"/>
    <w:rsid w:val="00B85255"/>
    <w:rsid w:val="00B852B8"/>
    <w:rsid w:val="00B854DE"/>
    <w:rsid w:val="00B86678"/>
    <w:rsid w:val="00B867DF"/>
    <w:rsid w:val="00B86C00"/>
    <w:rsid w:val="00B90A79"/>
    <w:rsid w:val="00B90F67"/>
    <w:rsid w:val="00B91F39"/>
    <w:rsid w:val="00B9273F"/>
    <w:rsid w:val="00B93152"/>
    <w:rsid w:val="00B934BD"/>
    <w:rsid w:val="00B94094"/>
    <w:rsid w:val="00B9461A"/>
    <w:rsid w:val="00B94F97"/>
    <w:rsid w:val="00B95A03"/>
    <w:rsid w:val="00B95F82"/>
    <w:rsid w:val="00B971AC"/>
    <w:rsid w:val="00B9767F"/>
    <w:rsid w:val="00B97B8B"/>
    <w:rsid w:val="00BA0267"/>
    <w:rsid w:val="00BA0391"/>
    <w:rsid w:val="00BA0DCE"/>
    <w:rsid w:val="00BA0E21"/>
    <w:rsid w:val="00BA0F92"/>
    <w:rsid w:val="00BA1B2F"/>
    <w:rsid w:val="00BA1B7F"/>
    <w:rsid w:val="00BA46A5"/>
    <w:rsid w:val="00BA4C70"/>
    <w:rsid w:val="00BA51E1"/>
    <w:rsid w:val="00BA5374"/>
    <w:rsid w:val="00BA5CFB"/>
    <w:rsid w:val="00BA5E02"/>
    <w:rsid w:val="00BA630B"/>
    <w:rsid w:val="00BA6B54"/>
    <w:rsid w:val="00BA7203"/>
    <w:rsid w:val="00BA7913"/>
    <w:rsid w:val="00BB0AA3"/>
    <w:rsid w:val="00BB0B5C"/>
    <w:rsid w:val="00BB15F1"/>
    <w:rsid w:val="00BB2168"/>
    <w:rsid w:val="00BB29A3"/>
    <w:rsid w:val="00BB2C32"/>
    <w:rsid w:val="00BB3688"/>
    <w:rsid w:val="00BB428C"/>
    <w:rsid w:val="00BB588C"/>
    <w:rsid w:val="00BB5B54"/>
    <w:rsid w:val="00BB5F78"/>
    <w:rsid w:val="00BB683C"/>
    <w:rsid w:val="00BB749D"/>
    <w:rsid w:val="00BB7503"/>
    <w:rsid w:val="00BB7E19"/>
    <w:rsid w:val="00BC0D73"/>
    <w:rsid w:val="00BC222A"/>
    <w:rsid w:val="00BC238E"/>
    <w:rsid w:val="00BC272F"/>
    <w:rsid w:val="00BC2787"/>
    <w:rsid w:val="00BC471F"/>
    <w:rsid w:val="00BC4A53"/>
    <w:rsid w:val="00BC4D1B"/>
    <w:rsid w:val="00BC5885"/>
    <w:rsid w:val="00BC5894"/>
    <w:rsid w:val="00BC5D5C"/>
    <w:rsid w:val="00BC72BD"/>
    <w:rsid w:val="00BC7B51"/>
    <w:rsid w:val="00BC7C1C"/>
    <w:rsid w:val="00BD00B0"/>
    <w:rsid w:val="00BD019B"/>
    <w:rsid w:val="00BD049D"/>
    <w:rsid w:val="00BD0858"/>
    <w:rsid w:val="00BD0BC0"/>
    <w:rsid w:val="00BD1320"/>
    <w:rsid w:val="00BD1D53"/>
    <w:rsid w:val="00BD242B"/>
    <w:rsid w:val="00BD24C6"/>
    <w:rsid w:val="00BD2662"/>
    <w:rsid w:val="00BD3218"/>
    <w:rsid w:val="00BD37B3"/>
    <w:rsid w:val="00BD3BD0"/>
    <w:rsid w:val="00BD4598"/>
    <w:rsid w:val="00BD5020"/>
    <w:rsid w:val="00BD53D3"/>
    <w:rsid w:val="00BD6242"/>
    <w:rsid w:val="00BD652F"/>
    <w:rsid w:val="00BD70CE"/>
    <w:rsid w:val="00BD7C74"/>
    <w:rsid w:val="00BE0046"/>
    <w:rsid w:val="00BE0692"/>
    <w:rsid w:val="00BE11D5"/>
    <w:rsid w:val="00BE21D7"/>
    <w:rsid w:val="00BE23B4"/>
    <w:rsid w:val="00BE2730"/>
    <w:rsid w:val="00BE2AF5"/>
    <w:rsid w:val="00BE3366"/>
    <w:rsid w:val="00BE3793"/>
    <w:rsid w:val="00BE3C66"/>
    <w:rsid w:val="00BE426C"/>
    <w:rsid w:val="00BE442E"/>
    <w:rsid w:val="00BE4775"/>
    <w:rsid w:val="00BE4941"/>
    <w:rsid w:val="00BE4B31"/>
    <w:rsid w:val="00BE4CD9"/>
    <w:rsid w:val="00BE4DB9"/>
    <w:rsid w:val="00BE5276"/>
    <w:rsid w:val="00BE57A1"/>
    <w:rsid w:val="00BE60CA"/>
    <w:rsid w:val="00BE6331"/>
    <w:rsid w:val="00BE655F"/>
    <w:rsid w:val="00BE65CC"/>
    <w:rsid w:val="00BE68A3"/>
    <w:rsid w:val="00BF039E"/>
    <w:rsid w:val="00BF0626"/>
    <w:rsid w:val="00BF1E89"/>
    <w:rsid w:val="00BF20CE"/>
    <w:rsid w:val="00BF27A4"/>
    <w:rsid w:val="00BF283B"/>
    <w:rsid w:val="00BF30E8"/>
    <w:rsid w:val="00BF3952"/>
    <w:rsid w:val="00BF44AF"/>
    <w:rsid w:val="00BF4B6D"/>
    <w:rsid w:val="00BF5319"/>
    <w:rsid w:val="00BF5FED"/>
    <w:rsid w:val="00BF67DE"/>
    <w:rsid w:val="00BF681C"/>
    <w:rsid w:val="00BF6C28"/>
    <w:rsid w:val="00BF6F70"/>
    <w:rsid w:val="00C00163"/>
    <w:rsid w:val="00C006D7"/>
    <w:rsid w:val="00C00BCF"/>
    <w:rsid w:val="00C01F6C"/>
    <w:rsid w:val="00C02754"/>
    <w:rsid w:val="00C02ADA"/>
    <w:rsid w:val="00C02CDD"/>
    <w:rsid w:val="00C03531"/>
    <w:rsid w:val="00C03A51"/>
    <w:rsid w:val="00C03D36"/>
    <w:rsid w:val="00C0444F"/>
    <w:rsid w:val="00C045CF"/>
    <w:rsid w:val="00C0536B"/>
    <w:rsid w:val="00C05E9E"/>
    <w:rsid w:val="00C06A8C"/>
    <w:rsid w:val="00C074E5"/>
    <w:rsid w:val="00C07CA8"/>
    <w:rsid w:val="00C07DE1"/>
    <w:rsid w:val="00C109E5"/>
    <w:rsid w:val="00C1113B"/>
    <w:rsid w:val="00C111AD"/>
    <w:rsid w:val="00C11EF4"/>
    <w:rsid w:val="00C12288"/>
    <w:rsid w:val="00C13F45"/>
    <w:rsid w:val="00C14179"/>
    <w:rsid w:val="00C14250"/>
    <w:rsid w:val="00C154F7"/>
    <w:rsid w:val="00C1592A"/>
    <w:rsid w:val="00C15CDC"/>
    <w:rsid w:val="00C160C9"/>
    <w:rsid w:val="00C17020"/>
    <w:rsid w:val="00C174ED"/>
    <w:rsid w:val="00C179A7"/>
    <w:rsid w:val="00C17A68"/>
    <w:rsid w:val="00C20BF4"/>
    <w:rsid w:val="00C212C7"/>
    <w:rsid w:val="00C21B53"/>
    <w:rsid w:val="00C22DBD"/>
    <w:rsid w:val="00C23196"/>
    <w:rsid w:val="00C2353F"/>
    <w:rsid w:val="00C243EA"/>
    <w:rsid w:val="00C2489F"/>
    <w:rsid w:val="00C24DA8"/>
    <w:rsid w:val="00C25150"/>
    <w:rsid w:val="00C25590"/>
    <w:rsid w:val="00C25B8B"/>
    <w:rsid w:val="00C26073"/>
    <w:rsid w:val="00C2685B"/>
    <w:rsid w:val="00C277B6"/>
    <w:rsid w:val="00C278D9"/>
    <w:rsid w:val="00C27D5B"/>
    <w:rsid w:val="00C30295"/>
    <w:rsid w:val="00C30502"/>
    <w:rsid w:val="00C3100C"/>
    <w:rsid w:val="00C3323C"/>
    <w:rsid w:val="00C338AC"/>
    <w:rsid w:val="00C33C81"/>
    <w:rsid w:val="00C34816"/>
    <w:rsid w:val="00C34F2F"/>
    <w:rsid w:val="00C3573D"/>
    <w:rsid w:val="00C35E6D"/>
    <w:rsid w:val="00C3610C"/>
    <w:rsid w:val="00C36843"/>
    <w:rsid w:val="00C36EA2"/>
    <w:rsid w:val="00C36F5A"/>
    <w:rsid w:val="00C37B04"/>
    <w:rsid w:val="00C40149"/>
    <w:rsid w:val="00C40792"/>
    <w:rsid w:val="00C4103C"/>
    <w:rsid w:val="00C41DBE"/>
    <w:rsid w:val="00C423E5"/>
    <w:rsid w:val="00C42A08"/>
    <w:rsid w:val="00C42B05"/>
    <w:rsid w:val="00C42B18"/>
    <w:rsid w:val="00C42F5C"/>
    <w:rsid w:val="00C4306C"/>
    <w:rsid w:val="00C43181"/>
    <w:rsid w:val="00C43A13"/>
    <w:rsid w:val="00C43D02"/>
    <w:rsid w:val="00C448DC"/>
    <w:rsid w:val="00C44BFA"/>
    <w:rsid w:val="00C44FDD"/>
    <w:rsid w:val="00C452D6"/>
    <w:rsid w:val="00C461A1"/>
    <w:rsid w:val="00C4638D"/>
    <w:rsid w:val="00C4674C"/>
    <w:rsid w:val="00C47446"/>
    <w:rsid w:val="00C47697"/>
    <w:rsid w:val="00C50752"/>
    <w:rsid w:val="00C50DD2"/>
    <w:rsid w:val="00C50F43"/>
    <w:rsid w:val="00C50FA8"/>
    <w:rsid w:val="00C510CB"/>
    <w:rsid w:val="00C51912"/>
    <w:rsid w:val="00C525C3"/>
    <w:rsid w:val="00C55202"/>
    <w:rsid w:val="00C55664"/>
    <w:rsid w:val="00C55AA2"/>
    <w:rsid w:val="00C56D34"/>
    <w:rsid w:val="00C575D8"/>
    <w:rsid w:val="00C600AA"/>
    <w:rsid w:val="00C600E3"/>
    <w:rsid w:val="00C6030D"/>
    <w:rsid w:val="00C6034E"/>
    <w:rsid w:val="00C61138"/>
    <w:rsid w:val="00C615F7"/>
    <w:rsid w:val="00C622B9"/>
    <w:rsid w:val="00C62730"/>
    <w:rsid w:val="00C62B56"/>
    <w:rsid w:val="00C64360"/>
    <w:rsid w:val="00C64830"/>
    <w:rsid w:val="00C654A3"/>
    <w:rsid w:val="00C65EF2"/>
    <w:rsid w:val="00C66B5F"/>
    <w:rsid w:val="00C66DDA"/>
    <w:rsid w:val="00C6793B"/>
    <w:rsid w:val="00C67EFA"/>
    <w:rsid w:val="00C70609"/>
    <w:rsid w:val="00C709DE"/>
    <w:rsid w:val="00C7199D"/>
    <w:rsid w:val="00C71F01"/>
    <w:rsid w:val="00C72AA9"/>
    <w:rsid w:val="00C73015"/>
    <w:rsid w:val="00C7307D"/>
    <w:rsid w:val="00C74209"/>
    <w:rsid w:val="00C750EC"/>
    <w:rsid w:val="00C75BE9"/>
    <w:rsid w:val="00C75E54"/>
    <w:rsid w:val="00C76824"/>
    <w:rsid w:val="00C76F2C"/>
    <w:rsid w:val="00C7780C"/>
    <w:rsid w:val="00C77D0A"/>
    <w:rsid w:val="00C806B5"/>
    <w:rsid w:val="00C806C9"/>
    <w:rsid w:val="00C807EF"/>
    <w:rsid w:val="00C80DB3"/>
    <w:rsid w:val="00C8173C"/>
    <w:rsid w:val="00C81BFC"/>
    <w:rsid w:val="00C82C70"/>
    <w:rsid w:val="00C8380F"/>
    <w:rsid w:val="00C83AF7"/>
    <w:rsid w:val="00C852A2"/>
    <w:rsid w:val="00C85BB1"/>
    <w:rsid w:val="00C8644F"/>
    <w:rsid w:val="00C864E7"/>
    <w:rsid w:val="00C86C7B"/>
    <w:rsid w:val="00C87544"/>
    <w:rsid w:val="00C901DF"/>
    <w:rsid w:val="00C90AC8"/>
    <w:rsid w:val="00C912A2"/>
    <w:rsid w:val="00C912CB"/>
    <w:rsid w:val="00C91FED"/>
    <w:rsid w:val="00C92DAD"/>
    <w:rsid w:val="00C93012"/>
    <w:rsid w:val="00C93379"/>
    <w:rsid w:val="00C934F4"/>
    <w:rsid w:val="00C93F7F"/>
    <w:rsid w:val="00C9419C"/>
    <w:rsid w:val="00C94215"/>
    <w:rsid w:val="00C9483F"/>
    <w:rsid w:val="00C94F4C"/>
    <w:rsid w:val="00C95709"/>
    <w:rsid w:val="00C95AEE"/>
    <w:rsid w:val="00C96B60"/>
    <w:rsid w:val="00C96E91"/>
    <w:rsid w:val="00C978DF"/>
    <w:rsid w:val="00C97CC3"/>
    <w:rsid w:val="00CA0942"/>
    <w:rsid w:val="00CA13B2"/>
    <w:rsid w:val="00CA1CC3"/>
    <w:rsid w:val="00CA1EB4"/>
    <w:rsid w:val="00CA326A"/>
    <w:rsid w:val="00CA3322"/>
    <w:rsid w:val="00CA4450"/>
    <w:rsid w:val="00CA491B"/>
    <w:rsid w:val="00CA4A1B"/>
    <w:rsid w:val="00CA4B10"/>
    <w:rsid w:val="00CA5E17"/>
    <w:rsid w:val="00CA60D5"/>
    <w:rsid w:val="00CA7666"/>
    <w:rsid w:val="00CB01E3"/>
    <w:rsid w:val="00CB04ED"/>
    <w:rsid w:val="00CB0560"/>
    <w:rsid w:val="00CB070E"/>
    <w:rsid w:val="00CB1066"/>
    <w:rsid w:val="00CB114A"/>
    <w:rsid w:val="00CB1906"/>
    <w:rsid w:val="00CB195D"/>
    <w:rsid w:val="00CB1A2F"/>
    <w:rsid w:val="00CB4707"/>
    <w:rsid w:val="00CB516E"/>
    <w:rsid w:val="00CB52DA"/>
    <w:rsid w:val="00CB6734"/>
    <w:rsid w:val="00CB6968"/>
    <w:rsid w:val="00CB6C5D"/>
    <w:rsid w:val="00CB7F94"/>
    <w:rsid w:val="00CC0F82"/>
    <w:rsid w:val="00CC111F"/>
    <w:rsid w:val="00CC26D6"/>
    <w:rsid w:val="00CC28C9"/>
    <w:rsid w:val="00CC3934"/>
    <w:rsid w:val="00CC3B84"/>
    <w:rsid w:val="00CC42D3"/>
    <w:rsid w:val="00CC4419"/>
    <w:rsid w:val="00CC49FB"/>
    <w:rsid w:val="00CC54D4"/>
    <w:rsid w:val="00CC6183"/>
    <w:rsid w:val="00CC618E"/>
    <w:rsid w:val="00CC61A1"/>
    <w:rsid w:val="00CC6495"/>
    <w:rsid w:val="00CC7249"/>
    <w:rsid w:val="00CC7364"/>
    <w:rsid w:val="00CC78D0"/>
    <w:rsid w:val="00CD03D6"/>
    <w:rsid w:val="00CD0890"/>
    <w:rsid w:val="00CD0E38"/>
    <w:rsid w:val="00CD149C"/>
    <w:rsid w:val="00CD1802"/>
    <w:rsid w:val="00CD1D91"/>
    <w:rsid w:val="00CD2570"/>
    <w:rsid w:val="00CD272F"/>
    <w:rsid w:val="00CD2859"/>
    <w:rsid w:val="00CD28D7"/>
    <w:rsid w:val="00CD2BA9"/>
    <w:rsid w:val="00CD2EA8"/>
    <w:rsid w:val="00CD34D2"/>
    <w:rsid w:val="00CD3622"/>
    <w:rsid w:val="00CD3AD9"/>
    <w:rsid w:val="00CD3C85"/>
    <w:rsid w:val="00CD3CF8"/>
    <w:rsid w:val="00CD4121"/>
    <w:rsid w:val="00CD4448"/>
    <w:rsid w:val="00CD44CC"/>
    <w:rsid w:val="00CD4650"/>
    <w:rsid w:val="00CD49A1"/>
    <w:rsid w:val="00CD5287"/>
    <w:rsid w:val="00CD5433"/>
    <w:rsid w:val="00CD5534"/>
    <w:rsid w:val="00CD58C0"/>
    <w:rsid w:val="00CD593D"/>
    <w:rsid w:val="00CD63C7"/>
    <w:rsid w:val="00CD63D9"/>
    <w:rsid w:val="00CD6C85"/>
    <w:rsid w:val="00CE001B"/>
    <w:rsid w:val="00CE018B"/>
    <w:rsid w:val="00CE1738"/>
    <w:rsid w:val="00CE2FF9"/>
    <w:rsid w:val="00CE3042"/>
    <w:rsid w:val="00CE3933"/>
    <w:rsid w:val="00CE445A"/>
    <w:rsid w:val="00CE48C4"/>
    <w:rsid w:val="00CE505E"/>
    <w:rsid w:val="00CE50D1"/>
    <w:rsid w:val="00CE516B"/>
    <w:rsid w:val="00CE5847"/>
    <w:rsid w:val="00CE5A51"/>
    <w:rsid w:val="00CE5D45"/>
    <w:rsid w:val="00CE61AE"/>
    <w:rsid w:val="00CE6DFF"/>
    <w:rsid w:val="00CE7937"/>
    <w:rsid w:val="00CE7BB1"/>
    <w:rsid w:val="00CE7E7E"/>
    <w:rsid w:val="00CF06A9"/>
    <w:rsid w:val="00CF0E39"/>
    <w:rsid w:val="00CF20A8"/>
    <w:rsid w:val="00CF21FB"/>
    <w:rsid w:val="00CF25D9"/>
    <w:rsid w:val="00CF36C7"/>
    <w:rsid w:val="00CF390E"/>
    <w:rsid w:val="00CF3C15"/>
    <w:rsid w:val="00CF3CE9"/>
    <w:rsid w:val="00CF3F94"/>
    <w:rsid w:val="00CF5400"/>
    <w:rsid w:val="00CF5903"/>
    <w:rsid w:val="00CF66A5"/>
    <w:rsid w:val="00CF6713"/>
    <w:rsid w:val="00CF6A12"/>
    <w:rsid w:val="00CF6CD6"/>
    <w:rsid w:val="00CF7EF7"/>
    <w:rsid w:val="00D00A80"/>
    <w:rsid w:val="00D00BE5"/>
    <w:rsid w:val="00D00CA0"/>
    <w:rsid w:val="00D027AF"/>
    <w:rsid w:val="00D03229"/>
    <w:rsid w:val="00D03AA2"/>
    <w:rsid w:val="00D03F9F"/>
    <w:rsid w:val="00D041E5"/>
    <w:rsid w:val="00D048EE"/>
    <w:rsid w:val="00D0635B"/>
    <w:rsid w:val="00D06617"/>
    <w:rsid w:val="00D076DC"/>
    <w:rsid w:val="00D07893"/>
    <w:rsid w:val="00D07904"/>
    <w:rsid w:val="00D07BC9"/>
    <w:rsid w:val="00D107A3"/>
    <w:rsid w:val="00D108CB"/>
    <w:rsid w:val="00D1152A"/>
    <w:rsid w:val="00D11BF4"/>
    <w:rsid w:val="00D122E3"/>
    <w:rsid w:val="00D13907"/>
    <w:rsid w:val="00D13F41"/>
    <w:rsid w:val="00D140E6"/>
    <w:rsid w:val="00D147A4"/>
    <w:rsid w:val="00D14AA4"/>
    <w:rsid w:val="00D15757"/>
    <w:rsid w:val="00D15C65"/>
    <w:rsid w:val="00D1600B"/>
    <w:rsid w:val="00D16926"/>
    <w:rsid w:val="00D17897"/>
    <w:rsid w:val="00D178CC"/>
    <w:rsid w:val="00D17C42"/>
    <w:rsid w:val="00D17C76"/>
    <w:rsid w:val="00D17CBB"/>
    <w:rsid w:val="00D20491"/>
    <w:rsid w:val="00D20E9C"/>
    <w:rsid w:val="00D21498"/>
    <w:rsid w:val="00D215AF"/>
    <w:rsid w:val="00D22A4E"/>
    <w:rsid w:val="00D22F5E"/>
    <w:rsid w:val="00D23727"/>
    <w:rsid w:val="00D243D9"/>
    <w:rsid w:val="00D24550"/>
    <w:rsid w:val="00D24E80"/>
    <w:rsid w:val="00D24FD2"/>
    <w:rsid w:val="00D25514"/>
    <w:rsid w:val="00D258F9"/>
    <w:rsid w:val="00D25AE9"/>
    <w:rsid w:val="00D25CA1"/>
    <w:rsid w:val="00D25F19"/>
    <w:rsid w:val="00D26140"/>
    <w:rsid w:val="00D269B6"/>
    <w:rsid w:val="00D26B1C"/>
    <w:rsid w:val="00D30ECB"/>
    <w:rsid w:val="00D32380"/>
    <w:rsid w:val="00D33139"/>
    <w:rsid w:val="00D33CC3"/>
    <w:rsid w:val="00D366C0"/>
    <w:rsid w:val="00D371A9"/>
    <w:rsid w:val="00D37A20"/>
    <w:rsid w:val="00D37F39"/>
    <w:rsid w:val="00D40372"/>
    <w:rsid w:val="00D40956"/>
    <w:rsid w:val="00D41BBE"/>
    <w:rsid w:val="00D42274"/>
    <w:rsid w:val="00D42C67"/>
    <w:rsid w:val="00D43DA8"/>
    <w:rsid w:val="00D4427A"/>
    <w:rsid w:val="00D446CB"/>
    <w:rsid w:val="00D44A7E"/>
    <w:rsid w:val="00D44B68"/>
    <w:rsid w:val="00D44C70"/>
    <w:rsid w:val="00D45621"/>
    <w:rsid w:val="00D456F5"/>
    <w:rsid w:val="00D45819"/>
    <w:rsid w:val="00D4593E"/>
    <w:rsid w:val="00D459FE"/>
    <w:rsid w:val="00D467D4"/>
    <w:rsid w:val="00D474A7"/>
    <w:rsid w:val="00D47553"/>
    <w:rsid w:val="00D479E5"/>
    <w:rsid w:val="00D47B48"/>
    <w:rsid w:val="00D47D65"/>
    <w:rsid w:val="00D5000A"/>
    <w:rsid w:val="00D505A5"/>
    <w:rsid w:val="00D50C27"/>
    <w:rsid w:val="00D5158D"/>
    <w:rsid w:val="00D5181F"/>
    <w:rsid w:val="00D51F21"/>
    <w:rsid w:val="00D528E9"/>
    <w:rsid w:val="00D5464B"/>
    <w:rsid w:val="00D547ED"/>
    <w:rsid w:val="00D548A3"/>
    <w:rsid w:val="00D56F11"/>
    <w:rsid w:val="00D5733A"/>
    <w:rsid w:val="00D576E5"/>
    <w:rsid w:val="00D57B4F"/>
    <w:rsid w:val="00D603CF"/>
    <w:rsid w:val="00D60A77"/>
    <w:rsid w:val="00D61081"/>
    <w:rsid w:val="00D610FF"/>
    <w:rsid w:val="00D6165C"/>
    <w:rsid w:val="00D61F0D"/>
    <w:rsid w:val="00D6253F"/>
    <w:rsid w:val="00D62F41"/>
    <w:rsid w:val="00D63D0C"/>
    <w:rsid w:val="00D63EFE"/>
    <w:rsid w:val="00D64CA3"/>
    <w:rsid w:val="00D64EEF"/>
    <w:rsid w:val="00D65417"/>
    <w:rsid w:val="00D6577A"/>
    <w:rsid w:val="00D66707"/>
    <w:rsid w:val="00D66850"/>
    <w:rsid w:val="00D71150"/>
    <w:rsid w:val="00D718E8"/>
    <w:rsid w:val="00D71BB5"/>
    <w:rsid w:val="00D72367"/>
    <w:rsid w:val="00D72831"/>
    <w:rsid w:val="00D735BA"/>
    <w:rsid w:val="00D737EA"/>
    <w:rsid w:val="00D73F70"/>
    <w:rsid w:val="00D74BAC"/>
    <w:rsid w:val="00D7652C"/>
    <w:rsid w:val="00D77574"/>
    <w:rsid w:val="00D776D8"/>
    <w:rsid w:val="00D827F4"/>
    <w:rsid w:val="00D84984"/>
    <w:rsid w:val="00D851EF"/>
    <w:rsid w:val="00D85C4E"/>
    <w:rsid w:val="00D86508"/>
    <w:rsid w:val="00D86912"/>
    <w:rsid w:val="00D9029D"/>
    <w:rsid w:val="00D90B8F"/>
    <w:rsid w:val="00D91248"/>
    <w:rsid w:val="00D919C8"/>
    <w:rsid w:val="00D91EE8"/>
    <w:rsid w:val="00D927CA"/>
    <w:rsid w:val="00D92F72"/>
    <w:rsid w:val="00D93019"/>
    <w:rsid w:val="00D931BA"/>
    <w:rsid w:val="00D940B8"/>
    <w:rsid w:val="00D94159"/>
    <w:rsid w:val="00D9576C"/>
    <w:rsid w:val="00D96955"/>
    <w:rsid w:val="00D96B00"/>
    <w:rsid w:val="00D96DA1"/>
    <w:rsid w:val="00D979B9"/>
    <w:rsid w:val="00D97F81"/>
    <w:rsid w:val="00DA03A9"/>
    <w:rsid w:val="00DA18B6"/>
    <w:rsid w:val="00DA19F4"/>
    <w:rsid w:val="00DA1E01"/>
    <w:rsid w:val="00DA34B8"/>
    <w:rsid w:val="00DA3977"/>
    <w:rsid w:val="00DA3AA5"/>
    <w:rsid w:val="00DA3F4E"/>
    <w:rsid w:val="00DA4D62"/>
    <w:rsid w:val="00DA528E"/>
    <w:rsid w:val="00DA52F0"/>
    <w:rsid w:val="00DA5343"/>
    <w:rsid w:val="00DA56AC"/>
    <w:rsid w:val="00DA57BE"/>
    <w:rsid w:val="00DA58A1"/>
    <w:rsid w:val="00DA5ECF"/>
    <w:rsid w:val="00DA6063"/>
    <w:rsid w:val="00DA644E"/>
    <w:rsid w:val="00DA6B45"/>
    <w:rsid w:val="00DA6CC3"/>
    <w:rsid w:val="00DA6F5B"/>
    <w:rsid w:val="00DB02D4"/>
    <w:rsid w:val="00DB04BC"/>
    <w:rsid w:val="00DB0F08"/>
    <w:rsid w:val="00DB24AD"/>
    <w:rsid w:val="00DB3728"/>
    <w:rsid w:val="00DB3BDB"/>
    <w:rsid w:val="00DB3F23"/>
    <w:rsid w:val="00DB409E"/>
    <w:rsid w:val="00DB426A"/>
    <w:rsid w:val="00DB4AF6"/>
    <w:rsid w:val="00DB5310"/>
    <w:rsid w:val="00DB5815"/>
    <w:rsid w:val="00DB6D3F"/>
    <w:rsid w:val="00DB77B7"/>
    <w:rsid w:val="00DC0291"/>
    <w:rsid w:val="00DC03A4"/>
    <w:rsid w:val="00DC0ECF"/>
    <w:rsid w:val="00DC121D"/>
    <w:rsid w:val="00DC206F"/>
    <w:rsid w:val="00DC364A"/>
    <w:rsid w:val="00DC4AA9"/>
    <w:rsid w:val="00DC54B8"/>
    <w:rsid w:val="00DC6286"/>
    <w:rsid w:val="00DC6633"/>
    <w:rsid w:val="00DC6697"/>
    <w:rsid w:val="00DC7B21"/>
    <w:rsid w:val="00DC7CC6"/>
    <w:rsid w:val="00DD1384"/>
    <w:rsid w:val="00DD1E2F"/>
    <w:rsid w:val="00DD23D3"/>
    <w:rsid w:val="00DD2967"/>
    <w:rsid w:val="00DD31D6"/>
    <w:rsid w:val="00DD3697"/>
    <w:rsid w:val="00DD389A"/>
    <w:rsid w:val="00DD3964"/>
    <w:rsid w:val="00DD48A5"/>
    <w:rsid w:val="00DD497A"/>
    <w:rsid w:val="00DD4987"/>
    <w:rsid w:val="00DD53BC"/>
    <w:rsid w:val="00DD5E4B"/>
    <w:rsid w:val="00DD64AE"/>
    <w:rsid w:val="00DD686E"/>
    <w:rsid w:val="00DD7E5F"/>
    <w:rsid w:val="00DD7EDD"/>
    <w:rsid w:val="00DD7F6E"/>
    <w:rsid w:val="00DD7FE9"/>
    <w:rsid w:val="00DE027A"/>
    <w:rsid w:val="00DE10F0"/>
    <w:rsid w:val="00DE19CD"/>
    <w:rsid w:val="00DE22F6"/>
    <w:rsid w:val="00DE2A39"/>
    <w:rsid w:val="00DE3D8A"/>
    <w:rsid w:val="00DE5144"/>
    <w:rsid w:val="00DE56EC"/>
    <w:rsid w:val="00DE641F"/>
    <w:rsid w:val="00DE7130"/>
    <w:rsid w:val="00DE7240"/>
    <w:rsid w:val="00DF0049"/>
    <w:rsid w:val="00DF00B4"/>
    <w:rsid w:val="00DF02BD"/>
    <w:rsid w:val="00DF083D"/>
    <w:rsid w:val="00DF0853"/>
    <w:rsid w:val="00DF12C7"/>
    <w:rsid w:val="00DF18B8"/>
    <w:rsid w:val="00DF21E2"/>
    <w:rsid w:val="00DF28EC"/>
    <w:rsid w:val="00DF2ACE"/>
    <w:rsid w:val="00DF31CF"/>
    <w:rsid w:val="00DF374F"/>
    <w:rsid w:val="00DF3CE1"/>
    <w:rsid w:val="00DF478E"/>
    <w:rsid w:val="00DF5E19"/>
    <w:rsid w:val="00DF6367"/>
    <w:rsid w:val="00DF65D8"/>
    <w:rsid w:val="00DF667E"/>
    <w:rsid w:val="00DF6941"/>
    <w:rsid w:val="00DF723E"/>
    <w:rsid w:val="00DF7DA1"/>
    <w:rsid w:val="00E01E48"/>
    <w:rsid w:val="00E02837"/>
    <w:rsid w:val="00E044C3"/>
    <w:rsid w:val="00E049C1"/>
    <w:rsid w:val="00E04D8F"/>
    <w:rsid w:val="00E0586D"/>
    <w:rsid w:val="00E061C3"/>
    <w:rsid w:val="00E064D1"/>
    <w:rsid w:val="00E068FE"/>
    <w:rsid w:val="00E06D0E"/>
    <w:rsid w:val="00E0703F"/>
    <w:rsid w:val="00E07CEE"/>
    <w:rsid w:val="00E10DA2"/>
    <w:rsid w:val="00E11387"/>
    <w:rsid w:val="00E116B1"/>
    <w:rsid w:val="00E1266D"/>
    <w:rsid w:val="00E12A32"/>
    <w:rsid w:val="00E12AA9"/>
    <w:rsid w:val="00E13506"/>
    <w:rsid w:val="00E13EA1"/>
    <w:rsid w:val="00E14706"/>
    <w:rsid w:val="00E14D9A"/>
    <w:rsid w:val="00E15174"/>
    <w:rsid w:val="00E15740"/>
    <w:rsid w:val="00E15E04"/>
    <w:rsid w:val="00E164B8"/>
    <w:rsid w:val="00E165E2"/>
    <w:rsid w:val="00E17CEE"/>
    <w:rsid w:val="00E20BC9"/>
    <w:rsid w:val="00E21ABC"/>
    <w:rsid w:val="00E21BF7"/>
    <w:rsid w:val="00E220C3"/>
    <w:rsid w:val="00E225FB"/>
    <w:rsid w:val="00E235DE"/>
    <w:rsid w:val="00E23D20"/>
    <w:rsid w:val="00E241E1"/>
    <w:rsid w:val="00E24423"/>
    <w:rsid w:val="00E2466A"/>
    <w:rsid w:val="00E246F3"/>
    <w:rsid w:val="00E24DF7"/>
    <w:rsid w:val="00E24FE9"/>
    <w:rsid w:val="00E267F9"/>
    <w:rsid w:val="00E2711A"/>
    <w:rsid w:val="00E27248"/>
    <w:rsid w:val="00E27EA1"/>
    <w:rsid w:val="00E30C1E"/>
    <w:rsid w:val="00E30DD5"/>
    <w:rsid w:val="00E31167"/>
    <w:rsid w:val="00E31689"/>
    <w:rsid w:val="00E31FC6"/>
    <w:rsid w:val="00E322A6"/>
    <w:rsid w:val="00E325B7"/>
    <w:rsid w:val="00E34095"/>
    <w:rsid w:val="00E34216"/>
    <w:rsid w:val="00E34831"/>
    <w:rsid w:val="00E3491D"/>
    <w:rsid w:val="00E35CFA"/>
    <w:rsid w:val="00E3658E"/>
    <w:rsid w:val="00E371B0"/>
    <w:rsid w:val="00E37E51"/>
    <w:rsid w:val="00E403F3"/>
    <w:rsid w:val="00E404E3"/>
    <w:rsid w:val="00E40E0C"/>
    <w:rsid w:val="00E415C4"/>
    <w:rsid w:val="00E4160C"/>
    <w:rsid w:val="00E420D0"/>
    <w:rsid w:val="00E42102"/>
    <w:rsid w:val="00E43D9C"/>
    <w:rsid w:val="00E43FF3"/>
    <w:rsid w:val="00E44C7C"/>
    <w:rsid w:val="00E453D3"/>
    <w:rsid w:val="00E45EFD"/>
    <w:rsid w:val="00E46D8E"/>
    <w:rsid w:val="00E46F01"/>
    <w:rsid w:val="00E47273"/>
    <w:rsid w:val="00E4781A"/>
    <w:rsid w:val="00E50391"/>
    <w:rsid w:val="00E50812"/>
    <w:rsid w:val="00E50C40"/>
    <w:rsid w:val="00E51704"/>
    <w:rsid w:val="00E51939"/>
    <w:rsid w:val="00E52442"/>
    <w:rsid w:val="00E52CEF"/>
    <w:rsid w:val="00E5339B"/>
    <w:rsid w:val="00E551A0"/>
    <w:rsid w:val="00E5520A"/>
    <w:rsid w:val="00E5576D"/>
    <w:rsid w:val="00E5596D"/>
    <w:rsid w:val="00E56E9C"/>
    <w:rsid w:val="00E608E3"/>
    <w:rsid w:val="00E60B30"/>
    <w:rsid w:val="00E620B0"/>
    <w:rsid w:val="00E62185"/>
    <w:rsid w:val="00E63430"/>
    <w:rsid w:val="00E63530"/>
    <w:rsid w:val="00E659B7"/>
    <w:rsid w:val="00E660C4"/>
    <w:rsid w:val="00E669A1"/>
    <w:rsid w:val="00E7022F"/>
    <w:rsid w:val="00E70C68"/>
    <w:rsid w:val="00E71085"/>
    <w:rsid w:val="00E71CBE"/>
    <w:rsid w:val="00E7200E"/>
    <w:rsid w:val="00E723E5"/>
    <w:rsid w:val="00E72980"/>
    <w:rsid w:val="00E72CEE"/>
    <w:rsid w:val="00E73592"/>
    <w:rsid w:val="00E736AB"/>
    <w:rsid w:val="00E73B2E"/>
    <w:rsid w:val="00E73D04"/>
    <w:rsid w:val="00E744FA"/>
    <w:rsid w:val="00E74EB3"/>
    <w:rsid w:val="00E7514F"/>
    <w:rsid w:val="00E7527A"/>
    <w:rsid w:val="00E75962"/>
    <w:rsid w:val="00E7630C"/>
    <w:rsid w:val="00E774FC"/>
    <w:rsid w:val="00E77C77"/>
    <w:rsid w:val="00E80165"/>
    <w:rsid w:val="00E80FC9"/>
    <w:rsid w:val="00E813E3"/>
    <w:rsid w:val="00E82269"/>
    <w:rsid w:val="00E8296C"/>
    <w:rsid w:val="00E83649"/>
    <w:rsid w:val="00E8429E"/>
    <w:rsid w:val="00E84CF7"/>
    <w:rsid w:val="00E84F7C"/>
    <w:rsid w:val="00E85AEA"/>
    <w:rsid w:val="00E85D9D"/>
    <w:rsid w:val="00E8644A"/>
    <w:rsid w:val="00E86DE9"/>
    <w:rsid w:val="00E86F62"/>
    <w:rsid w:val="00E8708A"/>
    <w:rsid w:val="00E87114"/>
    <w:rsid w:val="00E91E93"/>
    <w:rsid w:val="00E9207E"/>
    <w:rsid w:val="00E9213C"/>
    <w:rsid w:val="00E92305"/>
    <w:rsid w:val="00E92F1D"/>
    <w:rsid w:val="00E93130"/>
    <w:rsid w:val="00E94909"/>
    <w:rsid w:val="00E950E4"/>
    <w:rsid w:val="00E95941"/>
    <w:rsid w:val="00E95D1E"/>
    <w:rsid w:val="00E95D60"/>
    <w:rsid w:val="00E961DB"/>
    <w:rsid w:val="00E961EF"/>
    <w:rsid w:val="00E96D68"/>
    <w:rsid w:val="00E9722B"/>
    <w:rsid w:val="00E97F17"/>
    <w:rsid w:val="00EA00EE"/>
    <w:rsid w:val="00EA018A"/>
    <w:rsid w:val="00EA0C24"/>
    <w:rsid w:val="00EA0E51"/>
    <w:rsid w:val="00EA112E"/>
    <w:rsid w:val="00EA1467"/>
    <w:rsid w:val="00EA20C2"/>
    <w:rsid w:val="00EA2ED7"/>
    <w:rsid w:val="00EA3017"/>
    <w:rsid w:val="00EA36B2"/>
    <w:rsid w:val="00EA454B"/>
    <w:rsid w:val="00EA4D2A"/>
    <w:rsid w:val="00EA6A4A"/>
    <w:rsid w:val="00EB03BF"/>
    <w:rsid w:val="00EB0CCA"/>
    <w:rsid w:val="00EB1007"/>
    <w:rsid w:val="00EB1736"/>
    <w:rsid w:val="00EB1868"/>
    <w:rsid w:val="00EB25C2"/>
    <w:rsid w:val="00EB2A79"/>
    <w:rsid w:val="00EB3205"/>
    <w:rsid w:val="00EB3A43"/>
    <w:rsid w:val="00EB3B35"/>
    <w:rsid w:val="00EB417E"/>
    <w:rsid w:val="00EB44D5"/>
    <w:rsid w:val="00EB44EA"/>
    <w:rsid w:val="00EB5117"/>
    <w:rsid w:val="00EB56F5"/>
    <w:rsid w:val="00EB5C37"/>
    <w:rsid w:val="00EB69ED"/>
    <w:rsid w:val="00EC044C"/>
    <w:rsid w:val="00EC04BA"/>
    <w:rsid w:val="00EC13D8"/>
    <w:rsid w:val="00EC1DAC"/>
    <w:rsid w:val="00EC27E7"/>
    <w:rsid w:val="00EC30B8"/>
    <w:rsid w:val="00EC37BA"/>
    <w:rsid w:val="00EC4561"/>
    <w:rsid w:val="00EC5B6D"/>
    <w:rsid w:val="00EC6BD1"/>
    <w:rsid w:val="00EC715C"/>
    <w:rsid w:val="00EC7174"/>
    <w:rsid w:val="00EC7643"/>
    <w:rsid w:val="00ED0166"/>
    <w:rsid w:val="00ED1366"/>
    <w:rsid w:val="00ED1E61"/>
    <w:rsid w:val="00ED1EA2"/>
    <w:rsid w:val="00ED2258"/>
    <w:rsid w:val="00ED258B"/>
    <w:rsid w:val="00ED3E25"/>
    <w:rsid w:val="00ED3E54"/>
    <w:rsid w:val="00ED3EFF"/>
    <w:rsid w:val="00ED3F2F"/>
    <w:rsid w:val="00ED4C12"/>
    <w:rsid w:val="00ED4F6B"/>
    <w:rsid w:val="00ED50EF"/>
    <w:rsid w:val="00ED58B5"/>
    <w:rsid w:val="00ED5A19"/>
    <w:rsid w:val="00ED66A6"/>
    <w:rsid w:val="00ED6C68"/>
    <w:rsid w:val="00ED6D2D"/>
    <w:rsid w:val="00ED6DB7"/>
    <w:rsid w:val="00EE0052"/>
    <w:rsid w:val="00EE0FFD"/>
    <w:rsid w:val="00EE12EE"/>
    <w:rsid w:val="00EE16FB"/>
    <w:rsid w:val="00EE2497"/>
    <w:rsid w:val="00EE33D9"/>
    <w:rsid w:val="00EE355E"/>
    <w:rsid w:val="00EE36CC"/>
    <w:rsid w:val="00EE3C50"/>
    <w:rsid w:val="00EE4AA4"/>
    <w:rsid w:val="00EE4D91"/>
    <w:rsid w:val="00EE4E05"/>
    <w:rsid w:val="00EE54FA"/>
    <w:rsid w:val="00EE6A6E"/>
    <w:rsid w:val="00EE6B7E"/>
    <w:rsid w:val="00EE6B96"/>
    <w:rsid w:val="00EE70AC"/>
    <w:rsid w:val="00EE711A"/>
    <w:rsid w:val="00EE7247"/>
    <w:rsid w:val="00EE7362"/>
    <w:rsid w:val="00EE7E52"/>
    <w:rsid w:val="00EF03B0"/>
    <w:rsid w:val="00EF14C1"/>
    <w:rsid w:val="00EF1F32"/>
    <w:rsid w:val="00EF28BB"/>
    <w:rsid w:val="00EF350C"/>
    <w:rsid w:val="00EF5129"/>
    <w:rsid w:val="00EF61DA"/>
    <w:rsid w:val="00EF630C"/>
    <w:rsid w:val="00EF6829"/>
    <w:rsid w:val="00EF6847"/>
    <w:rsid w:val="00EF684C"/>
    <w:rsid w:val="00EF69B2"/>
    <w:rsid w:val="00EF73A6"/>
    <w:rsid w:val="00EF7A3F"/>
    <w:rsid w:val="00EF7C1A"/>
    <w:rsid w:val="00F00566"/>
    <w:rsid w:val="00F00772"/>
    <w:rsid w:val="00F00C9C"/>
    <w:rsid w:val="00F01390"/>
    <w:rsid w:val="00F0279A"/>
    <w:rsid w:val="00F0480E"/>
    <w:rsid w:val="00F049E7"/>
    <w:rsid w:val="00F04D79"/>
    <w:rsid w:val="00F05433"/>
    <w:rsid w:val="00F05779"/>
    <w:rsid w:val="00F05B6B"/>
    <w:rsid w:val="00F05FFC"/>
    <w:rsid w:val="00F06530"/>
    <w:rsid w:val="00F06761"/>
    <w:rsid w:val="00F06B96"/>
    <w:rsid w:val="00F07352"/>
    <w:rsid w:val="00F07406"/>
    <w:rsid w:val="00F10B48"/>
    <w:rsid w:val="00F112BD"/>
    <w:rsid w:val="00F1179B"/>
    <w:rsid w:val="00F1190F"/>
    <w:rsid w:val="00F11B24"/>
    <w:rsid w:val="00F11E91"/>
    <w:rsid w:val="00F1208C"/>
    <w:rsid w:val="00F12356"/>
    <w:rsid w:val="00F12688"/>
    <w:rsid w:val="00F12823"/>
    <w:rsid w:val="00F12D4F"/>
    <w:rsid w:val="00F1394F"/>
    <w:rsid w:val="00F14CF9"/>
    <w:rsid w:val="00F15672"/>
    <w:rsid w:val="00F15988"/>
    <w:rsid w:val="00F159A9"/>
    <w:rsid w:val="00F15B81"/>
    <w:rsid w:val="00F15D7B"/>
    <w:rsid w:val="00F160BE"/>
    <w:rsid w:val="00F170A3"/>
    <w:rsid w:val="00F176A5"/>
    <w:rsid w:val="00F176C2"/>
    <w:rsid w:val="00F202AA"/>
    <w:rsid w:val="00F2082F"/>
    <w:rsid w:val="00F2134E"/>
    <w:rsid w:val="00F220C5"/>
    <w:rsid w:val="00F2293F"/>
    <w:rsid w:val="00F232E8"/>
    <w:rsid w:val="00F23346"/>
    <w:rsid w:val="00F24723"/>
    <w:rsid w:val="00F24D70"/>
    <w:rsid w:val="00F25AA5"/>
    <w:rsid w:val="00F25CD6"/>
    <w:rsid w:val="00F262C6"/>
    <w:rsid w:val="00F26400"/>
    <w:rsid w:val="00F30BB0"/>
    <w:rsid w:val="00F319CB"/>
    <w:rsid w:val="00F31DB0"/>
    <w:rsid w:val="00F32316"/>
    <w:rsid w:val="00F3297B"/>
    <w:rsid w:val="00F32A3F"/>
    <w:rsid w:val="00F33297"/>
    <w:rsid w:val="00F333AE"/>
    <w:rsid w:val="00F338BC"/>
    <w:rsid w:val="00F33BE0"/>
    <w:rsid w:val="00F34F32"/>
    <w:rsid w:val="00F354C0"/>
    <w:rsid w:val="00F35557"/>
    <w:rsid w:val="00F3609D"/>
    <w:rsid w:val="00F371C3"/>
    <w:rsid w:val="00F403F2"/>
    <w:rsid w:val="00F41246"/>
    <w:rsid w:val="00F417E3"/>
    <w:rsid w:val="00F434BF"/>
    <w:rsid w:val="00F43E73"/>
    <w:rsid w:val="00F44F04"/>
    <w:rsid w:val="00F4557F"/>
    <w:rsid w:val="00F458BE"/>
    <w:rsid w:val="00F458F7"/>
    <w:rsid w:val="00F46A7B"/>
    <w:rsid w:val="00F476BA"/>
    <w:rsid w:val="00F47A2D"/>
    <w:rsid w:val="00F47AE8"/>
    <w:rsid w:val="00F47BD8"/>
    <w:rsid w:val="00F47F1F"/>
    <w:rsid w:val="00F50016"/>
    <w:rsid w:val="00F50844"/>
    <w:rsid w:val="00F50C21"/>
    <w:rsid w:val="00F50DCA"/>
    <w:rsid w:val="00F50F1F"/>
    <w:rsid w:val="00F530E4"/>
    <w:rsid w:val="00F537DB"/>
    <w:rsid w:val="00F5531C"/>
    <w:rsid w:val="00F55393"/>
    <w:rsid w:val="00F55E4E"/>
    <w:rsid w:val="00F55ED6"/>
    <w:rsid w:val="00F565B0"/>
    <w:rsid w:val="00F566AA"/>
    <w:rsid w:val="00F57FEE"/>
    <w:rsid w:val="00F60891"/>
    <w:rsid w:val="00F60C64"/>
    <w:rsid w:val="00F6175F"/>
    <w:rsid w:val="00F617DC"/>
    <w:rsid w:val="00F61E72"/>
    <w:rsid w:val="00F62F28"/>
    <w:rsid w:val="00F63C7B"/>
    <w:rsid w:val="00F63F15"/>
    <w:rsid w:val="00F640F7"/>
    <w:rsid w:val="00F64946"/>
    <w:rsid w:val="00F651C0"/>
    <w:rsid w:val="00F65643"/>
    <w:rsid w:val="00F65BA4"/>
    <w:rsid w:val="00F66F33"/>
    <w:rsid w:val="00F6742F"/>
    <w:rsid w:val="00F67556"/>
    <w:rsid w:val="00F70245"/>
    <w:rsid w:val="00F7112F"/>
    <w:rsid w:val="00F713AB"/>
    <w:rsid w:val="00F71661"/>
    <w:rsid w:val="00F71715"/>
    <w:rsid w:val="00F72434"/>
    <w:rsid w:val="00F72D3A"/>
    <w:rsid w:val="00F73890"/>
    <w:rsid w:val="00F73A94"/>
    <w:rsid w:val="00F7455E"/>
    <w:rsid w:val="00F74B1E"/>
    <w:rsid w:val="00F74C50"/>
    <w:rsid w:val="00F75191"/>
    <w:rsid w:val="00F7529C"/>
    <w:rsid w:val="00F75A7F"/>
    <w:rsid w:val="00F75D98"/>
    <w:rsid w:val="00F75E01"/>
    <w:rsid w:val="00F75FB0"/>
    <w:rsid w:val="00F77CE3"/>
    <w:rsid w:val="00F8008C"/>
    <w:rsid w:val="00F80796"/>
    <w:rsid w:val="00F809AA"/>
    <w:rsid w:val="00F82813"/>
    <w:rsid w:val="00F83529"/>
    <w:rsid w:val="00F835F7"/>
    <w:rsid w:val="00F83C24"/>
    <w:rsid w:val="00F83E44"/>
    <w:rsid w:val="00F84352"/>
    <w:rsid w:val="00F84A79"/>
    <w:rsid w:val="00F84BC3"/>
    <w:rsid w:val="00F85262"/>
    <w:rsid w:val="00F8566D"/>
    <w:rsid w:val="00F856B9"/>
    <w:rsid w:val="00F862D8"/>
    <w:rsid w:val="00F872C4"/>
    <w:rsid w:val="00F8789A"/>
    <w:rsid w:val="00F904AD"/>
    <w:rsid w:val="00F909A7"/>
    <w:rsid w:val="00F90ECB"/>
    <w:rsid w:val="00F90FB3"/>
    <w:rsid w:val="00F919EC"/>
    <w:rsid w:val="00F91F53"/>
    <w:rsid w:val="00F92763"/>
    <w:rsid w:val="00F92CA2"/>
    <w:rsid w:val="00F9312F"/>
    <w:rsid w:val="00F94020"/>
    <w:rsid w:val="00F945EA"/>
    <w:rsid w:val="00F95094"/>
    <w:rsid w:val="00F958A0"/>
    <w:rsid w:val="00F9657B"/>
    <w:rsid w:val="00F970E8"/>
    <w:rsid w:val="00F97266"/>
    <w:rsid w:val="00F974DA"/>
    <w:rsid w:val="00F97768"/>
    <w:rsid w:val="00F97D5B"/>
    <w:rsid w:val="00F97D5E"/>
    <w:rsid w:val="00FA0337"/>
    <w:rsid w:val="00FA14D3"/>
    <w:rsid w:val="00FA1747"/>
    <w:rsid w:val="00FA26AF"/>
    <w:rsid w:val="00FA2778"/>
    <w:rsid w:val="00FA321C"/>
    <w:rsid w:val="00FA3E3D"/>
    <w:rsid w:val="00FA431F"/>
    <w:rsid w:val="00FA4947"/>
    <w:rsid w:val="00FA5720"/>
    <w:rsid w:val="00FA60D3"/>
    <w:rsid w:val="00FA6555"/>
    <w:rsid w:val="00FA65E5"/>
    <w:rsid w:val="00FA6A12"/>
    <w:rsid w:val="00FA6D5B"/>
    <w:rsid w:val="00FA6DF3"/>
    <w:rsid w:val="00FA6E8D"/>
    <w:rsid w:val="00FA7166"/>
    <w:rsid w:val="00FA786B"/>
    <w:rsid w:val="00FB0E66"/>
    <w:rsid w:val="00FB0EE9"/>
    <w:rsid w:val="00FB130F"/>
    <w:rsid w:val="00FB1C89"/>
    <w:rsid w:val="00FB23AC"/>
    <w:rsid w:val="00FB26B3"/>
    <w:rsid w:val="00FB2B1A"/>
    <w:rsid w:val="00FB3CE0"/>
    <w:rsid w:val="00FB3D11"/>
    <w:rsid w:val="00FB3EE6"/>
    <w:rsid w:val="00FB414B"/>
    <w:rsid w:val="00FB483F"/>
    <w:rsid w:val="00FB4CB1"/>
    <w:rsid w:val="00FB4CB8"/>
    <w:rsid w:val="00FB5177"/>
    <w:rsid w:val="00FB55B5"/>
    <w:rsid w:val="00FB5875"/>
    <w:rsid w:val="00FB5904"/>
    <w:rsid w:val="00FB5A5F"/>
    <w:rsid w:val="00FB5AC8"/>
    <w:rsid w:val="00FB5F53"/>
    <w:rsid w:val="00FB602D"/>
    <w:rsid w:val="00FB667A"/>
    <w:rsid w:val="00FB6D6B"/>
    <w:rsid w:val="00FB6EBB"/>
    <w:rsid w:val="00FB7326"/>
    <w:rsid w:val="00FB7510"/>
    <w:rsid w:val="00FB7A6A"/>
    <w:rsid w:val="00FB7D37"/>
    <w:rsid w:val="00FB7E9E"/>
    <w:rsid w:val="00FC01F1"/>
    <w:rsid w:val="00FC02D8"/>
    <w:rsid w:val="00FC17DB"/>
    <w:rsid w:val="00FC206E"/>
    <w:rsid w:val="00FC227F"/>
    <w:rsid w:val="00FC234A"/>
    <w:rsid w:val="00FC28B8"/>
    <w:rsid w:val="00FC2F5A"/>
    <w:rsid w:val="00FC3077"/>
    <w:rsid w:val="00FC3105"/>
    <w:rsid w:val="00FC4ADF"/>
    <w:rsid w:val="00FC51AB"/>
    <w:rsid w:val="00FC52C2"/>
    <w:rsid w:val="00FC5B22"/>
    <w:rsid w:val="00FC6269"/>
    <w:rsid w:val="00FC6B2F"/>
    <w:rsid w:val="00FC6EF9"/>
    <w:rsid w:val="00FC74AC"/>
    <w:rsid w:val="00FC759E"/>
    <w:rsid w:val="00FC7D0B"/>
    <w:rsid w:val="00FD0A90"/>
    <w:rsid w:val="00FD0EDC"/>
    <w:rsid w:val="00FD1258"/>
    <w:rsid w:val="00FD16D7"/>
    <w:rsid w:val="00FD1C33"/>
    <w:rsid w:val="00FD1DF0"/>
    <w:rsid w:val="00FD1F4D"/>
    <w:rsid w:val="00FD27E2"/>
    <w:rsid w:val="00FD32C0"/>
    <w:rsid w:val="00FD3FD9"/>
    <w:rsid w:val="00FD402B"/>
    <w:rsid w:val="00FD43C5"/>
    <w:rsid w:val="00FD594C"/>
    <w:rsid w:val="00FD59C6"/>
    <w:rsid w:val="00FE0C1A"/>
    <w:rsid w:val="00FE0CB4"/>
    <w:rsid w:val="00FE0FAB"/>
    <w:rsid w:val="00FE1151"/>
    <w:rsid w:val="00FE1773"/>
    <w:rsid w:val="00FE1933"/>
    <w:rsid w:val="00FE274D"/>
    <w:rsid w:val="00FE3D5A"/>
    <w:rsid w:val="00FE4291"/>
    <w:rsid w:val="00FE42F5"/>
    <w:rsid w:val="00FE4465"/>
    <w:rsid w:val="00FE4E5B"/>
    <w:rsid w:val="00FE52F5"/>
    <w:rsid w:val="00FE612F"/>
    <w:rsid w:val="00FE6233"/>
    <w:rsid w:val="00FE6D4B"/>
    <w:rsid w:val="00FE7598"/>
    <w:rsid w:val="00FE7AFB"/>
    <w:rsid w:val="00FF06ED"/>
    <w:rsid w:val="00FF09D1"/>
    <w:rsid w:val="00FF0B32"/>
    <w:rsid w:val="00FF1644"/>
    <w:rsid w:val="00FF1917"/>
    <w:rsid w:val="00FF2742"/>
    <w:rsid w:val="00FF44C8"/>
    <w:rsid w:val="00FF54B8"/>
    <w:rsid w:val="00FF58A2"/>
    <w:rsid w:val="00FF6929"/>
    <w:rsid w:val="00FF743F"/>
    <w:rsid w:val="00FF7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39B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30502"/>
    <w:pPr>
      <w:keepNext/>
      <w:tabs>
        <w:tab w:val="left" w:pos="629"/>
      </w:tabs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86B7A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56B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656B6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656B6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3623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305C87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489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96B60"/>
    <w:rPr>
      <w:rFonts w:ascii="Calibri" w:hAnsi="Calibri" w:cs="Times New Roman"/>
      <w:sz w:val="22"/>
      <w:szCs w:val="22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31489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70139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013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86B7A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013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86B7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7013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6B7A"/>
    <w:rPr>
      <w:rFonts w:ascii="Times New Roman" w:hAnsi="Times New Roman" w:cs="Times New Roman"/>
      <w:sz w:val="2"/>
    </w:rPr>
  </w:style>
  <w:style w:type="paragraph" w:customStyle="1" w:styleId="ConsNormal">
    <w:name w:val="ConsNormal"/>
    <w:uiPriority w:val="99"/>
    <w:rsid w:val="0044590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  <w:style w:type="paragraph" w:customStyle="1" w:styleId="a">
    <w:name w:val="Знак Знак Знак Знак Знак Знак"/>
    <w:basedOn w:val="Normal"/>
    <w:uiPriority w:val="99"/>
    <w:rsid w:val="003B6C4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2F7DE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6B7A"/>
    <w:rPr>
      <w:rFonts w:eastAsia="Times New Roman" w:cs="Times New Roman"/>
    </w:rPr>
  </w:style>
  <w:style w:type="paragraph" w:customStyle="1" w:styleId="2">
    <w:name w:val="заголовок 2"/>
    <w:basedOn w:val="Normal"/>
    <w:next w:val="Normal"/>
    <w:uiPriority w:val="99"/>
    <w:rsid w:val="00C30502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hAnsi="Times New Roman"/>
      <w:sz w:val="28"/>
      <w:szCs w:val="28"/>
    </w:rPr>
  </w:style>
  <w:style w:type="paragraph" w:customStyle="1" w:styleId="1">
    <w:name w:val="Основной текст1"/>
    <w:basedOn w:val="Normal"/>
    <w:uiPriority w:val="99"/>
    <w:rsid w:val="00C30502"/>
    <w:pPr>
      <w:widowControl w:val="0"/>
      <w:snapToGrid w:val="0"/>
      <w:spacing w:before="20" w:after="0" w:line="240" w:lineRule="auto"/>
    </w:pPr>
    <w:rPr>
      <w:rFonts w:ascii="Times New Roman" w:hAnsi="Times New Roman"/>
      <w:b/>
      <w:sz w:val="24"/>
      <w:szCs w:val="20"/>
    </w:rPr>
  </w:style>
  <w:style w:type="paragraph" w:customStyle="1" w:styleId="ConsPlusNonformat">
    <w:name w:val="ConsPlusNonformat"/>
    <w:uiPriority w:val="99"/>
    <w:rsid w:val="0091546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1458E1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AD1561"/>
    <w:pPr>
      <w:suppressAutoHyphens/>
      <w:spacing w:after="120" w:line="240" w:lineRule="auto"/>
      <w:ind w:firstLine="720"/>
      <w:jc w:val="both"/>
    </w:pPr>
    <w:rPr>
      <w:rFonts w:ascii="Times New Roman" w:hAnsi="Times New Roman"/>
      <w:sz w:val="16"/>
      <w:szCs w:val="16"/>
      <w:lang w:eastAsia="ar-SA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AD1561"/>
    <w:rPr>
      <w:rFonts w:cs="Times New Roman"/>
      <w:sz w:val="16"/>
      <w:szCs w:val="16"/>
      <w:lang w:val="ru-RU" w:eastAsia="ar-SA" w:bidi="ar-SA"/>
    </w:rPr>
  </w:style>
  <w:style w:type="paragraph" w:styleId="BodyTextIndent">
    <w:name w:val="Body Text Indent"/>
    <w:basedOn w:val="Normal"/>
    <w:link w:val="BodyTextIndentChar"/>
    <w:uiPriority w:val="99"/>
    <w:rsid w:val="006954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954D3"/>
    <w:rPr>
      <w:rFonts w:eastAsia="Times New Roman" w:cs="Times New Roman"/>
      <w:sz w:val="22"/>
      <w:szCs w:val="22"/>
    </w:rPr>
  </w:style>
  <w:style w:type="paragraph" w:customStyle="1" w:styleId="10">
    <w:name w:val="Обычный1"/>
    <w:uiPriority w:val="99"/>
    <w:rsid w:val="006954D3"/>
    <w:pPr>
      <w:widowControl w:val="0"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EB44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1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3</Pages>
  <Words>726</Words>
  <Characters>4143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областной государственной программы «Управление государственными финансами Смоленской области» на 2014-2018 год</dc:title>
  <dc:subject/>
  <dc:creator>Торопов</dc:creator>
  <cp:keywords/>
  <dc:description/>
  <cp:lastModifiedBy>User</cp:lastModifiedBy>
  <cp:revision>13</cp:revision>
  <cp:lastPrinted>2022-07-08T13:52:00Z</cp:lastPrinted>
  <dcterms:created xsi:type="dcterms:W3CDTF">2022-10-27T09:33:00Z</dcterms:created>
  <dcterms:modified xsi:type="dcterms:W3CDTF">2025-11-10T13:45:00Z</dcterms:modified>
</cp:coreProperties>
</file>